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《设计基础》</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2EF4B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0C20F0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6EE086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0E635D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5FE312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D6EE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2F816A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2FFE4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设计基础概论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4CA60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62B8D5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31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5F562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4F62A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设计的基本形态</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19A713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A0508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BB1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C389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08D6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平面设计基础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3EB0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4C6CC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0D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7070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F4D58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色彩设计基础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37E068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4CB0AB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847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87687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15FDC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立体设计基础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4B30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58230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87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D0508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416C3B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187A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1C460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  色彩设计基础</w:t>
      </w:r>
    </w:p>
    <w:tbl>
      <w:tblPr>
        <w:tblStyle w:val="8"/>
        <w:tblW w:w="10205" w:type="dxa"/>
        <w:jc w:val="center"/>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Layout w:type="fixed"/>
        <w:tblCellMar>
          <w:top w:w="0" w:type="dxa"/>
          <w:left w:w="108" w:type="dxa"/>
          <w:bottom w:w="0" w:type="dxa"/>
          <w:right w:w="108" w:type="dxa"/>
        </w:tblCellMar>
      </w:tblPr>
      <w:tblGrid>
        <w:gridCol w:w="1541"/>
        <w:gridCol w:w="7014"/>
        <w:gridCol w:w="1650"/>
      </w:tblGrid>
      <w:tr w14:paraId="1B1650A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PrEx>
        <w:trPr>
          <w:trHeight w:val="567" w:hRule="atLeast"/>
          <w:jc w:val="center"/>
        </w:trPr>
        <w:tc>
          <w:tcPr>
            <w:tcW w:w="1276" w:type="dxa"/>
            <w:tcBorders>
              <w:tl2br w:val="nil"/>
              <w:tr2bl w:val="nil"/>
            </w:tcBorders>
            <w:shd w:val="clear" w:color="auto" w:fill="FFE0FF"/>
            <w:vAlign w:val="center"/>
          </w:tcPr>
          <w:p w14:paraId="709CC1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bookmarkStart w:id="0" w:name="_GoBack"/>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D0EF4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色彩设计基础</w:t>
            </w:r>
          </w:p>
        </w:tc>
      </w:tr>
      <w:tr w14:paraId="1667663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ABED1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113D66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lang w:val="en-US" w:eastAsia="zh-CN"/>
              </w:rPr>
              <w:t>16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720</w:t>
            </w:r>
            <w:r>
              <w:rPr>
                <w:rFonts w:hint="eastAsia" w:ascii="Times New Roman" w:hAnsi="宋体"/>
                <w:szCs w:val="20"/>
              </w:rPr>
              <w:t xml:space="preserve"> min）。</w:t>
            </w:r>
          </w:p>
        </w:tc>
      </w:tr>
      <w:tr w14:paraId="0786175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785E5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C10F1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14:paraId="3F743A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了解色彩的属性与特性。</w:t>
            </w:r>
          </w:p>
          <w:p w14:paraId="2DCEC0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色彩的象征意义</w:t>
            </w:r>
            <w:r>
              <w:rPr>
                <w:rFonts w:hint="eastAsia" w:ascii="Times New Roman" w:hAnsi="宋体"/>
                <w:bCs/>
                <w:szCs w:val="20"/>
              </w:rPr>
              <w:t>。</w:t>
            </w:r>
          </w:p>
          <w:p w14:paraId="324D36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1B078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让学生通过色彩设计基础，色彩构成作为设计基础体系的重要组成部分，是较为系统和完整的关于色彩的理论。</w:t>
            </w:r>
          </w:p>
        </w:tc>
      </w:tr>
      <w:tr w14:paraId="569BF52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4A58A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8E6EC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色彩的属性与特性</w:t>
            </w:r>
          </w:p>
          <w:p w14:paraId="5CF411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色彩的象征意义</w:t>
            </w:r>
          </w:p>
        </w:tc>
      </w:tr>
      <w:tr w14:paraId="561A88A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D7D2A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136574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14:paraId="1606639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720F8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9335C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DC565F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82C8D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1971FF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22AA8F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B5476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988E3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4346E6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1B35C6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02643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0A270C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FC21D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0F8B92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12C4D0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36496E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38748C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w:t>
            </w:r>
            <w:r>
              <w:rPr>
                <w:rFonts w:hint="default" w:ascii="Times New Roman" w:hAnsi="宋体"/>
                <w:szCs w:val="20"/>
              </w:rPr>
              <w:t>3节课：知识讲解（40min）--课堂小结（3min）--作业布置（2min）</w:t>
            </w:r>
          </w:p>
          <w:p w14:paraId="31E484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17BBE4C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p w14:paraId="62F74F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16</w:t>
            </w:r>
            <w:r>
              <w:rPr>
                <w:rFonts w:hint="default" w:ascii="Times New Roman" w:hAnsi="宋体"/>
                <w:szCs w:val="20"/>
              </w:rPr>
              <w:t>节课：知识讲解（40min）--课堂小结（3min）--作业布置（2min）</w:t>
            </w:r>
          </w:p>
        </w:tc>
      </w:tr>
      <w:tr w14:paraId="3ED2344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AB25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FFE0FF"/>
            <w:vAlign w:val="center"/>
          </w:tcPr>
          <w:p w14:paraId="407EA8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FFE0FF"/>
            <w:vAlign w:val="center"/>
          </w:tcPr>
          <w:p w14:paraId="26D644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898C4A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7ECDA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14:paraId="6C198E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7F86D15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2D3DC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24106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14:paraId="6F9FF1A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74FE9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5397A4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7D22CC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0CF1E9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FA17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95D6A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展示色彩的属性与特性（一）</w:t>
            </w:r>
          </w:p>
          <w:p w14:paraId="66869E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2" w:firstLineChars="200"/>
              <w:textAlignment w:val="auto"/>
              <w:rPr>
                <w:rFonts w:hint="eastAsia" w:ascii="Times New Roman" w:hAnsi="宋体"/>
                <w:bCs/>
                <w:szCs w:val="20"/>
                <w:lang w:eastAsia="zh-CN"/>
              </w:rPr>
            </w:pPr>
            <w:r>
              <w:rPr>
                <w:rFonts w:hint="eastAsia" w:ascii="Times New Roman" w:hAnsi="宋体"/>
                <w:b/>
                <w:bCs w:val="0"/>
                <w:szCs w:val="20"/>
                <w:lang w:eastAsia="zh-CN"/>
              </w:rPr>
              <w:t>一、色彩的产生</w:t>
            </w:r>
          </w:p>
          <w:p w14:paraId="1AEEB7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色彩是一种视觉现象，是人脑识别光信号反射的结果。</w:t>
            </w:r>
          </w:p>
          <w:p w14:paraId="50FA39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1666 年，英国物理学家牛顿完成了著名的色散实验，为颜色理论奠定了坚实的基础。他将一束阳光引入暗室，并通过三棱镜投射到白板上。在折射下，光束出现在白色屏幕上，呈现出红、橙、黄、绿、蓝、靛、紫七种颜色。通过棱镜散射七色光的现象称为色散。（见图 4-1）</w:t>
            </w:r>
          </w:p>
          <w:p w14:paraId="1C0158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default"/>
              </w:rPr>
              <w:drawing>
                <wp:inline distT="0" distB="0" distL="114300" distR="114300">
                  <wp:extent cx="2279650" cy="1968500"/>
                  <wp:effectExtent l="0" t="0" r="6350" b="1270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8"/>
                          <a:stretch>
                            <a:fillRect/>
                          </a:stretch>
                        </pic:blipFill>
                        <pic:spPr>
                          <a:xfrm>
                            <a:off x="0" y="0"/>
                            <a:ext cx="2279650" cy="1968500"/>
                          </a:xfrm>
                          <a:prstGeom prst="rect">
                            <a:avLst/>
                          </a:prstGeom>
                          <a:noFill/>
                          <a:ln>
                            <a:noFill/>
                          </a:ln>
                        </pic:spPr>
                      </pic:pic>
                    </a:graphicData>
                  </a:graphic>
                </wp:inline>
              </w:drawing>
            </w:r>
          </w:p>
          <w:p w14:paraId="13F794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　图 4-1</w:t>
            </w:r>
          </w:p>
          <w:p w14:paraId="5171FD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在日常生活中，我们经常能看到这种色散现象。例如，彩虹（见图 4-2）是阳光透过半空中的雨滴时，光线被折射及反射后在天空中形成的七彩光谱。牛顿还发现，如果这些颜色由三个棱镜聚合在一 起， 它 们 就 会 变 成 白光。这一现象充分说明了光是产生颜色的必要条件。这样，在具备一个健全的视觉系统的前提下，光射入眼睛，通过角膜折射经瞳孔进入眼球。当进入眼睛的光和颜色信号被传送到大脑的视觉皮层时，我们就能感受到它的颜色。因此，色彩的产生必须具备两个条件：一是要有光才有色；二是要具备健全的视觉感知系统。（见图 4-3）</w:t>
            </w:r>
          </w:p>
          <w:p w14:paraId="45A1542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　</w:t>
            </w:r>
            <w:r>
              <w:rPr>
                <w:rFonts w:hint="default"/>
              </w:rPr>
              <w:drawing>
                <wp:inline distT="0" distB="0" distL="114300" distR="114300">
                  <wp:extent cx="2240915" cy="2604135"/>
                  <wp:effectExtent l="0" t="0" r="6985" b="571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9"/>
                          <a:stretch>
                            <a:fillRect/>
                          </a:stretch>
                        </pic:blipFill>
                        <pic:spPr>
                          <a:xfrm>
                            <a:off x="0" y="0"/>
                            <a:ext cx="2240915" cy="2604135"/>
                          </a:xfrm>
                          <a:prstGeom prst="rect">
                            <a:avLst/>
                          </a:prstGeom>
                          <a:noFill/>
                          <a:ln>
                            <a:noFill/>
                          </a:ln>
                        </pic:spPr>
                      </pic:pic>
                    </a:graphicData>
                  </a:graphic>
                </wp:inline>
              </w:drawing>
            </w:r>
          </w:p>
          <w:p w14:paraId="4B2692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1. 色彩的来源——光</w:t>
            </w:r>
          </w:p>
          <w:p w14:paraId="41AEA0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光是一种一定波长范围内的电磁辐射，是一种物理现象。光源对我们识别色彩非常重要，如果没有光，就不能看见色彩。我们的眼睛所能见到的光即可见光，它只是电磁波中极小的一部分，其波长在 380 nm ～ 780 nm 之间。不同波长的电磁波所具有的性质也不相同。除可见光外， 波长小于 380 nm 的紫外线、X 射线等，以及波长大于 780 nm的红外线、电波等，都是我们眼睛无法看见的光，称为不可见光。（见图 4-4）</w:t>
            </w:r>
          </w:p>
          <w:p w14:paraId="624105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default"/>
              </w:rPr>
              <w:drawing>
                <wp:inline distT="0" distB="0" distL="114300" distR="114300">
                  <wp:extent cx="2245360" cy="123571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245360" cy="1235710"/>
                          </a:xfrm>
                          <a:prstGeom prst="rect">
                            <a:avLst/>
                          </a:prstGeom>
                          <a:noFill/>
                          <a:ln>
                            <a:noFill/>
                          </a:ln>
                        </pic:spPr>
                      </pic:pic>
                    </a:graphicData>
                  </a:graphic>
                </wp:inline>
              </w:drawing>
            </w:r>
          </w:p>
          <w:p w14:paraId="17344F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光是由光源发出的，常见的光源有太阳、灯、火焰等，不同的光源会发出不同的色光。光在均匀介质中沿直线传播。根据光的特性，在不同介质下其传播形式有直射、反射、透射、折射等几种。在动画色彩设计中，常利用光线的特性营造出不同的场景。（见图 4-5）</w:t>
            </w:r>
          </w:p>
          <w:p w14:paraId="4CC321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default"/>
              </w:rPr>
              <w:drawing>
                <wp:inline distT="0" distB="0" distL="114300" distR="114300">
                  <wp:extent cx="2602230" cy="1222375"/>
                  <wp:effectExtent l="0" t="0" r="762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2602230" cy="1222375"/>
                          </a:xfrm>
                          <a:prstGeom prst="rect">
                            <a:avLst/>
                          </a:prstGeom>
                          <a:noFill/>
                          <a:ln>
                            <a:noFill/>
                          </a:ln>
                        </pic:spPr>
                      </pic:pic>
                    </a:graphicData>
                  </a:graphic>
                </wp:inline>
              </w:drawing>
            </w:r>
          </w:p>
          <w:p w14:paraId="6A4F14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2. 物体色和环境色</w:t>
            </w:r>
          </w:p>
          <w:p w14:paraId="57EFDC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eastAsia" w:ascii="Times New Roman" w:hAnsi="宋体"/>
                <w:bCs/>
                <w:szCs w:val="20"/>
                <w:lang w:eastAsia="zh-CN"/>
              </w:rPr>
              <w:t>物体本身不发光，但会显示出各种各样的颜色，其原因是物体对光具有选择吸收的特性。例如，红草莓、黄柠檬、绿树叶、白纸张、黑头发这些物体虽然本身都不发光，但都表现出了对光进行选择吸收的特性：草莓吸收了光线中的黄、绿、蓝、紫光，反射红色光；柠檬吸收红、绿、蓝、紫光，反射黄色光；白纸将大部分光反射出去；黑头发吸收了大部分的光。另外，物体的质地不同，会产生不同的反射或折射等，从而使物体呈现出不同的色泽。在动画设计的一些场景处理上，我们可以根据物品的材质和特性进行色彩设计。例如，金属材质和塑料材质的物体其固有色和反光效果体现了不同材质的特点。（见图 4-6、图 4-7）</w:t>
            </w:r>
          </w:p>
          <w:p w14:paraId="29463B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lang w:eastAsia="zh-CN"/>
              </w:rPr>
            </w:pPr>
            <w:r>
              <w:rPr>
                <w:rFonts w:hint="default"/>
              </w:rPr>
              <w:drawing>
                <wp:inline distT="0" distB="0" distL="114300" distR="114300">
                  <wp:extent cx="2788285" cy="974090"/>
                  <wp:effectExtent l="0" t="0" r="12065" b="165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2"/>
                          <a:stretch>
                            <a:fillRect/>
                          </a:stretch>
                        </pic:blipFill>
                        <pic:spPr>
                          <a:xfrm>
                            <a:off x="0" y="0"/>
                            <a:ext cx="2788285" cy="974090"/>
                          </a:xfrm>
                          <a:prstGeom prst="rect">
                            <a:avLst/>
                          </a:prstGeom>
                          <a:noFill/>
                          <a:ln>
                            <a:noFill/>
                          </a:ln>
                        </pic:spPr>
                      </pic:pic>
                    </a:graphicData>
                  </a:graphic>
                </wp:inline>
              </w:drawing>
            </w:r>
          </w:p>
          <w:p w14:paraId="34F4671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宋体"/>
                <w:bCs/>
                <w:szCs w:val="20"/>
                <w:lang w:eastAsia="zh-CN"/>
              </w:rPr>
              <w:t>物体对色光的吸收与反射能力虽然是固定不变的，但物体的表面色却会随着光源色的不同而改变。不同强弱的光和不同颜色的光分别照在同一物体上，同一光线照射在质地松软或表面粗糙的物体上，都会呈现出完全不同的视觉效果。如图 4-8 所示，不同的色彩营造出了晨光和夕阳中不同的场景和气氛。</w:t>
            </w:r>
            <w:r>
              <w:rPr>
                <w:rFonts w:hint="eastAsia" w:ascii="Times New Roman" w:hAnsi="Times New Roman"/>
                <w:b/>
                <w:color w:val="000000" w:themeColor="text1"/>
                <w:lang w:eastAsia="zh-CN"/>
                <w14:textFill>
                  <w14:solidFill>
                    <w14:schemeClr w14:val="tx1"/>
                  </w14:solidFill>
                </w14:textFill>
              </w:rPr>
              <w:t xml:space="preserve"> </w:t>
            </w:r>
          </w:p>
          <w:p w14:paraId="6216691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5BAC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1A68DE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7C5F59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D8654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3CBB6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68FE68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展示色彩的属性与特性（一）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1B3395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61EDF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328E24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36CB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bCs/>
              </w:rPr>
            </w:pPr>
            <w:r>
              <w:rPr>
                <w:rFonts w:hint="eastAsia" w:hAnsi="宋体"/>
                <w:bCs/>
              </w:rPr>
              <w:t>作者在《我记忆中的老舍先生》一文结尾处写道：“两千多年以前，屈原自沉于汨罗江。他行吟泽畔，心里想的恐怕同老舍先生有类似之处吧。他想到：‘蝉翼为重，千钧为轻；黄钟毁弃，瓦釜雷鸣。’他又想到：‘世人皆浊我独清，众人皆醉我独醒。’难道老舍先生也这样想过吗 ?”</w:t>
            </w:r>
          </w:p>
          <w:p w14:paraId="10831C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bCs/>
              </w:rPr>
            </w:pPr>
            <w:r>
              <w:rPr>
                <w:rFonts w:hint="eastAsia" w:hAnsi="宋体"/>
                <w:bCs/>
              </w:rPr>
              <w:t>作者在这里提到屈原有何深意？表达了作者怎样情感？</w:t>
            </w:r>
          </w:p>
        </w:tc>
        <w:tc>
          <w:tcPr>
            <w:tcW w:w="1366" w:type="dxa"/>
            <w:tcBorders>
              <w:tl2br w:val="nil"/>
              <w:tr2bl w:val="nil"/>
            </w:tcBorders>
            <w:vAlign w:val="center"/>
          </w:tcPr>
          <w:p w14:paraId="04C97A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9381B3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D1D2C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780A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99EB52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展示色彩的属性与特性（</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1C4F6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二、色彩的基本属性与色立体</w:t>
            </w:r>
          </w:p>
          <w:p w14:paraId="51D907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我们生活的世界色彩斑斓，任何色彩都有其基本的属性，即具备色彩的三要素：色相、明度和纯度。</w:t>
            </w:r>
          </w:p>
          <w:p w14:paraId="2FC9A8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色相</w:t>
            </w:r>
          </w:p>
          <w:p w14:paraId="1F2BE6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色相是指色彩的相貌，它是能够比较准确地描述不同色彩特征的名称。</w:t>
            </w:r>
          </w:p>
          <w:p w14:paraId="4F1BC3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物理学角度来看，色相是由可见光的不同波长和振幅决定的。不同波长的光进入眼睛，会形成不同的视觉色感，而明度和纯度不同的颜色也可能色相相同。例如，阳光下的红旗和月光下的红旗虽然明暗不同，但同属红色，而蓝色、绿 图 4-9　色相环图 色与红色则有不同的色相。如图 4-9 所示，通过色相环调色训练，可以迅速掌握色彩的要素。</w:t>
            </w:r>
          </w:p>
          <w:p w14:paraId="16AC55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69135" cy="2305050"/>
                  <wp:effectExtent l="0" t="0" r="1206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1969135" cy="2305050"/>
                          </a:xfrm>
                          <a:prstGeom prst="rect">
                            <a:avLst/>
                          </a:prstGeom>
                          <a:noFill/>
                          <a:ln>
                            <a:noFill/>
                          </a:ln>
                        </pic:spPr>
                      </pic:pic>
                    </a:graphicData>
                  </a:graphic>
                </wp:inline>
              </w:drawing>
            </w:r>
          </w:p>
          <w:p w14:paraId="53D72D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明度</w:t>
            </w:r>
          </w:p>
          <w:p w14:paraId="6D0E4C5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度是指色彩的明暗程度。明度是人眼对光线强弱的视觉感受，包括亮度、深浅程度等。明度在色彩的三要素中可以独立存在，任何色彩都可以还原成明度关系。素描是利用明度关系来表现物体的，明度的差别可以反映物体的立体感和空间感。（见图 4-10）在色相环上可以看出，不同色相的明度存在差异。黑色、白色的加入不会改变色彩的色相，且由于黄色明度最高，所以识别度也最高，这也是警示符会用黄色的原因。（见图 4-11）</w:t>
            </w:r>
          </w:p>
          <w:p w14:paraId="5AB740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97125" cy="1049655"/>
                  <wp:effectExtent l="0" t="0" r="3175" b="171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2397125" cy="1049655"/>
                          </a:xfrm>
                          <a:prstGeom prst="rect">
                            <a:avLst/>
                          </a:prstGeom>
                          <a:noFill/>
                          <a:ln>
                            <a:noFill/>
                          </a:ln>
                        </pic:spPr>
                      </pic:pic>
                    </a:graphicData>
                  </a:graphic>
                </wp:inline>
              </w:drawing>
            </w:r>
          </w:p>
          <w:p w14:paraId="6C1F15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纯度</w:t>
            </w:r>
          </w:p>
          <w:p w14:paraId="2AD0AAF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纯度是指色彩的纯净程度，也称饱和度或彩度。</w:t>
            </w:r>
          </w:p>
          <w:p w14:paraId="6B8E9E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物体色彩的纯度取决于物体表面反射光谱光线的程度。例如，大红色物体只对红光的反射强，对其他光反射很弱，紫红色物体则反射红、紫两种色光较多，因此，两者相比大红色纯度高，紫红色纯度低。（见图 4-12）任何色彩加入黑、白、灰色，其纯度都会降低。</w:t>
            </w:r>
          </w:p>
          <w:p w14:paraId="4B81D1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任何色彩作品都离不开色彩三个属性之间的相互协调。在动画色彩创作中，处理好色彩的关系、巧妙地运用色彩语言、准确地表达出设计意图，都是必不可少的方面。（见图 4-13）</w:t>
            </w:r>
          </w:p>
          <w:p w14:paraId="1B5EEC0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56510" cy="1212215"/>
                  <wp:effectExtent l="0" t="0" r="1524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556510" cy="1212215"/>
                          </a:xfrm>
                          <a:prstGeom prst="rect">
                            <a:avLst/>
                          </a:prstGeom>
                          <a:noFill/>
                          <a:ln>
                            <a:noFill/>
                          </a:ln>
                        </pic:spPr>
                      </pic:pic>
                    </a:graphicData>
                  </a:graphic>
                </wp:inline>
              </w:drawing>
            </w:r>
          </w:p>
          <w:p w14:paraId="35983F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色立体</w:t>
            </w:r>
          </w:p>
          <w:p w14:paraId="49AD45F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具有色相、明度和纯度三种基本属性，我们可以将三者之间的关系用立体坐标的形式表现出来，这就是色立体。色立体是以明度变化为中轴，将不同色相按等比环列，每个色相从环到轴依次生成纯度序列。在色立体上，我们可以清楚地了解色彩的变化规律及其科学性和多样性。最典型的两个色立体为美国的孟赛尔色立体（见图 4-14）和德国的奥斯特瓦尔德色立体（见图 4-15）。</w:t>
            </w:r>
          </w:p>
          <w:p w14:paraId="7FC056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90445" cy="1261110"/>
                  <wp:effectExtent l="0" t="0" r="1460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290445" cy="1261110"/>
                          </a:xfrm>
                          <a:prstGeom prst="rect">
                            <a:avLst/>
                          </a:prstGeom>
                          <a:noFill/>
                          <a:ln>
                            <a:noFill/>
                          </a:ln>
                        </pic:spPr>
                      </pic:pic>
                    </a:graphicData>
                  </a:graphic>
                </wp:inline>
              </w:drawing>
            </w:r>
          </w:p>
          <w:p w14:paraId="23E8CB0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FD491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通过教师讲解，了解色彩的属性与特性（二）的基本理论知识。</w:t>
            </w:r>
          </w:p>
        </w:tc>
      </w:tr>
      <w:tr w14:paraId="4548805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E775DB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6B30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54EC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9CD46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色彩的属性与特性（二）</w:t>
            </w:r>
            <w:r>
              <w:rPr>
                <w:rFonts w:hint="eastAsia" w:ascii="宋体" w:hAnsi="宋体" w:cs="宋体"/>
                <w:b/>
                <w:bCs w:val="0"/>
                <w:kern w:val="0"/>
                <w:sz w:val="21"/>
                <w:szCs w:val="21"/>
                <w:lang w:val="en-US" w:eastAsia="zh-CN" w:bidi="ar"/>
              </w:rPr>
              <w:t>，让学生知道任何色彩作品都离不开色彩三个属性之间的相互协调。在动画色彩创作中</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04802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5E51D0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08398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43A8F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99BEE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简述色彩的基本属性与色立体。</w:t>
            </w:r>
          </w:p>
        </w:tc>
        <w:tc>
          <w:tcPr>
            <w:tcW w:w="1366" w:type="dxa"/>
            <w:tcBorders>
              <w:tl2br w:val="nil"/>
              <w:tr2bl w:val="nil"/>
            </w:tcBorders>
            <w:vAlign w:val="center"/>
          </w:tcPr>
          <w:p w14:paraId="2B56DA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FB2FE2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44DB3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6931A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ACF92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展示色彩的属性与特性（</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1144D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三、色彩的分类与混合</w:t>
            </w:r>
          </w:p>
          <w:p w14:paraId="0BB3C7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色彩的分类</w:t>
            </w:r>
          </w:p>
          <w:p w14:paraId="406972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（1）按视觉效果分类</w:t>
            </w:r>
          </w:p>
          <w:p w14:paraId="2FECA8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人眼可以分辨出 200 万 ~800 万种颜色。现代色彩学把颜色归为两类：无彩色和有彩色。</w:t>
            </w:r>
          </w:p>
          <w:p w14:paraId="72273C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彩色是指黑、白、灰色。无彩色只有明度上的变化，不具备色相与纯度的性质。从物理学角度看，它们不包括在可见光谱之中，不能称为色彩。但是，从视觉生理学和心理学角度来看，它们具有完整的色彩性，应该包括在色彩体系之中。（见图 4-16）</w:t>
            </w:r>
          </w:p>
          <w:p w14:paraId="3EEDD7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有彩色是指由光谱中的可见光及其混合所组成的各种色光。有彩色中的任何一种颜色都具有色彩的三大属性，即都具有色相、明度和纯度。（见图 4-17）</w:t>
            </w:r>
          </w:p>
          <w:p w14:paraId="5DE9CE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05685" cy="2000250"/>
                  <wp:effectExtent l="0" t="0" r="184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305685" cy="2000250"/>
                          </a:xfrm>
                          <a:prstGeom prst="rect">
                            <a:avLst/>
                          </a:prstGeom>
                          <a:noFill/>
                          <a:ln>
                            <a:noFill/>
                          </a:ln>
                        </pic:spPr>
                      </pic:pic>
                    </a:graphicData>
                  </a:graphic>
                </wp:inline>
              </w:drawing>
            </w:r>
          </w:p>
          <w:p w14:paraId="3663B5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（2）按混色成分分类</w:t>
            </w:r>
          </w:p>
          <w:p w14:paraId="151CFB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按照色彩的成分，可将其分为原色、间色和复色。（见图 4-18）色料中的红、黄、蓝三色不能通过其他色彩混合调制而成，称为原色，又叫一次色。</w:t>
            </w:r>
          </w:p>
          <w:p w14:paraId="7C2BB4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57145" cy="1132840"/>
                  <wp:effectExtent l="0" t="0" r="14605"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557145" cy="1132840"/>
                          </a:xfrm>
                          <a:prstGeom prst="rect">
                            <a:avLst/>
                          </a:prstGeom>
                          <a:noFill/>
                          <a:ln>
                            <a:noFill/>
                          </a:ln>
                        </pic:spPr>
                      </pic:pic>
                    </a:graphicData>
                  </a:graphic>
                </wp:inline>
              </w:drawing>
            </w:r>
          </w:p>
          <w:p w14:paraId="462D96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照人对色彩的感受，可将其分为冷色、暖色和中性色。色彩本来没有冷暖，这里所说的冷暖是根据人对色彩的心理感受划分的。在色相环上可以看到，蓝色到蓝紫色通常为冷色，黄色到橙色通常为暖色，绿色系为中性色。其在设计实践中的运用可参见图 4-20。</w:t>
            </w:r>
          </w:p>
          <w:p w14:paraId="2E0380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73225" cy="1650365"/>
                  <wp:effectExtent l="0" t="0" r="317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1673225" cy="1650365"/>
                          </a:xfrm>
                          <a:prstGeom prst="rect">
                            <a:avLst/>
                          </a:prstGeom>
                          <a:noFill/>
                          <a:ln>
                            <a:noFill/>
                          </a:ln>
                        </pic:spPr>
                      </pic:pic>
                    </a:graphicData>
                  </a:graphic>
                </wp:inline>
              </w:drawing>
            </w:r>
          </w:p>
          <w:p w14:paraId="7A0F39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42266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通过教师讲解，了解色彩的属性与特性（三）的基本理论知识。</w:t>
            </w:r>
          </w:p>
        </w:tc>
      </w:tr>
      <w:tr w14:paraId="069CBED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93559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4419F4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88438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60228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色彩的属性与特性（三）</w:t>
            </w:r>
            <w:r>
              <w:rPr>
                <w:rFonts w:hint="eastAsia" w:ascii="宋体" w:hAnsi="宋体" w:cs="宋体"/>
                <w:b/>
                <w:bCs w:val="0"/>
                <w:kern w:val="0"/>
                <w:sz w:val="21"/>
                <w:szCs w:val="21"/>
                <w:lang w:val="en-US" w:eastAsia="zh-CN" w:bidi="ar"/>
              </w:rPr>
              <w:t>，让学生知道有彩色是指由光谱中的可见光及其混合所组成的各种色光。</w:t>
            </w:r>
          </w:p>
        </w:tc>
        <w:tc>
          <w:tcPr>
            <w:tcW w:w="1366" w:type="dxa"/>
            <w:tcBorders>
              <w:tl2br w:val="nil"/>
              <w:tr2bl w:val="nil"/>
            </w:tcBorders>
            <w:vAlign w:val="center"/>
          </w:tcPr>
          <w:p w14:paraId="6D9C69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CEA900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98A83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79BE4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E5F4E7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简述色彩的分类。</w:t>
            </w:r>
          </w:p>
        </w:tc>
        <w:tc>
          <w:tcPr>
            <w:tcW w:w="1366" w:type="dxa"/>
            <w:tcBorders>
              <w:tl2br w:val="nil"/>
              <w:tr2bl w:val="nil"/>
            </w:tcBorders>
            <w:vAlign w:val="center"/>
          </w:tcPr>
          <w:p w14:paraId="79244B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C2369D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C5076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EE533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E67ED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展示色彩的属性与特性（</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4527A4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 色彩的混合</w:t>
            </w:r>
          </w:p>
          <w:p w14:paraId="7EC54C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（1）色光混合</w:t>
            </w:r>
          </w:p>
          <w:p w14:paraId="0020CB1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色光混合又称正混合或加色混合。在七色光谱中，红、绿、蓝三色光是不能合成的单色光。单色光可以按照不同比例混合出其他色光，如：朱红光 + 翠绿光 = 黄色光、朱红光 + 蓝紫光 =紫红光、翠绿光 + 蓝紫光 = 蓝色光、朱红光 + 翠绿光 + 蓝紫光= 白色光。（见图 4-21）</w:t>
            </w:r>
          </w:p>
          <w:p w14:paraId="206A3D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（2）色料混合</w:t>
            </w:r>
          </w:p>
          <w:p w14:paraId="51B757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色料混合又称负混合、减色混合。在颜料色中，红、黄、蓝三种原色不能由其他颜色混合而成，原色可以按照不同比例混合出其他色彩，其他颜色无法还原成原色。如：品红 + 柠檬黄 =橙色、柠檬黄 + 湖蓝 = 绿色、品红 + 湖蓝 = 紫色、品红 + 柠檬黄 + 湖蓝 = 黑色。（见图 4-22）</w:t>
            </w:r>
          </w:p>
          <w:p w14:paraId="597BB9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1210310" cy="2606675"/>
                  <wp:effectExtent l="0" t="0" r="889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0"/>
                          <a:stretch>
                            <a:fillRect/>
                          </a:stretch>
                        </pic:blipFill>
                        <pic:spPr>
                          <a:xfrm>
                            <a:off x="0" y="0"/>
                            <a:ext cx="1210310" cy="2606675"/>
                          </a:xfrm>
                          <a:prstGeom prst="rect">
                            <a:avLst/>
                          </a:prstGeom>
                          <a:noFill/>
                          <a:ln>
                            <a:noFill/>
                          </a:ln>
                        </pic:spPr>
                      </pic:pic>
                    </a:graphicData>
                  </a:graphic>
                </wp:inline>
              </w:drawing>
            </w:r>
          </w:p>
          <w:p w14:paraId="4A1F533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两种原色按照不同的比例混合所得到的颜色称为间色，又称二次色。例如，红色 + 黄色 = 橙色，蓝色 + 黄色 = 绿色，红色 + 蓝色 = 紫色。原色与间色混合、间色与间色混合称为复色，又称三次色，如黄色 + 紫色、绿色 + 红色等。</w:t>
            </w:r>
          </w:p>
          <w:p w14:paraId="0056F5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（3）视觉混合</w:t>
            </w:r>
          </w:p>
          <w:p w14:paraId="6416EB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觉混合又称空间混合。将不同的颜色并置在一起，当它们在视网膜上的投影小到一定程度时，这些不同的颜色刺激就会同时作用于视网膜上邻近部位的感光细胞，以至于眼睛很难将它们独立地分辨出来，因此就会在视觉上产生色彩的混合。在色彩设计中将多种色彩混合，形成和谐的画面，可以让场景更丰富。（见图 4-23、图 4-24）</w:t>
            </w:r>
          </w:p>
          <w:p w14:paraId="28F7293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83815" cy="1525270"/>
                  <wp:effectExtent l="0" t="0" r="6985"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2583815" cy="1525270"/>
                          </a:xfrm>
                          <a:prstGeom prst="rect">
                            <a:avLst/>
                          </a:prstGeom>
                          <a:noFill/>
                          <a:ln>
                            <a:noFill/>
                          </a:ln>
                        </pic:spPr>
                      </pic:pic>
                    </a:graphicData>
                  </a:graphic>
                </wp:inline>
              </w:drawing>
            </w:r>
          </w:p>
          <w:p w14:paraId="6CC463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35C13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通过教师讲解，了解色彩的属性与特性（四）的基本理论知识。</w:t>
            </w:r>
          </w:p>
        </w:tc>
      </w:tr>
      <w:tr w14:paraId="739D3EC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6A762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7959C1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3FAA4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E0B27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色彩的属性与特性（四）</w:t>
            </w:r>
            <w:r>
              <w:rPr>
                <w:rFonts w:hint="eastAsia" w:ascii="宋体" w:hAnsi="宋体" w:cs="宋体"/>
                <w:b/>
                <w:bCs w:val="0"/>
                <w:kern w:val="0"/>
                <w:sz w:val="21"/>
                <w:szCs w:val="21"/>
                <w:lang w:val="en-US" w:eastAsia="zh-CN" w:bidi="ar"/>
              </w:rPr>
              <w:t>，让学生知道将不同的颜色并置在一起，当它们在视网膜上的投影小到一定程度时，这些不同的颜色刺激就会同时作用于视网膜上邻近部位的感光细胞</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FC653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35F10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9BA6D7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77D79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04278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简述色彩的混合。</w:t>
            </w:r>
          </w:p>
        </w:tc>
        <w:tc>
          <w:tcPr>
            <w:tcW w:w="1366" w:type="dxa"/>
            <w:tcBorders>
              <w:tl2br w:val="nil"/>
              <w:tr2bl w:val="nil"/>
            </w:tcBorders>
            <w:vAlign w:val="center"/>
          </w:tcPr>
          <w:p w14:paraId="092DE9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264A6C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8CC97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A720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008C0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展示色彩的象征意义</w:t>
            </w:r>
            <w:r>
              <w:rPr>
                <w:rFonts w:hint="eastAsia" w:ascii="宋体" w:hAnsi="宋体" w:cs="宋体"/>
                <w:b w:val="0"/>
                <w:bCs/>
                <w:color w:val="C00000"/>
                <w:kern w:val="2"/>
                <w:sz w:val="21"/>
                <w:szCs w:val="21"/>
                <w:lang w:val="en-US" w:eastAsia="zh-CN" w:bidi="ar"/>
              </w:rPr>
              <w:t>（一）</w:t>
            </w:r>
          </w:p>
          <w:p w14:paraId="1F0084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一、红色</w:t>
            </w:r>
          </w:p>
          <w:p w14:paraId="28545E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红色让人容易联想起太阳、鲜血、火焰、花朵等事物，意味着血腥、激昂、强悍，又象征着爱情和勇敢。红色的色系范围较广，有枣红、玫瑰红、酒红、粉红、大红、朱红、土红、深红等，这些颜色在我们的生活中经常能够看到。下图中的旗袍（见图 4-38、图 4-39），其颜色虽然同样都属于红色系，但给我们的感受大不一样。图 4-38 中的旗袍，其柔嫩的红色充满了温馨和甜美，我们通过颜色就可知这件旗袍是年轻女子穿的衣服；而图 4-39 中的旗袍是传统的深红色，这一颜色虽不及粉红色甜美，但浓郁的色彩表现出来的是深厚的爱意和优雅的庄重，从颜色上可知这件衣服是中年女性所穿的衣服。另外，在我国，过年、过节、迎嫁娶亲都会用到红色，它代表了热情、幸福、美好和吉祥。同时，红色在我国还象征着革命，而京剧脸谱中的红色则代表了忠勇侠义。（见图 4-40）同时，红色能吸引人们的视线，给人以警示感，所以常被用于制作警示类指示牌。（见图 4-41） </w:t>
            </w:r>
          </w:p>
          <w:p w14:paraId="2E60817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49830" cy="2089150"/>
                  <wp:effectExtent l="0" t="0" r="762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2449830" cy="2089150"/>
                          </a:xfrm>
                          <a:prstGeom prst="rect">
                            <a:avLst/>
                          </a:prstGeom>
                          <a:noFill/>
                          <a:ln>
                            <a:noFill/>
                          </a:ln>
                        </pic:spPr>
                      </pic:pic>
                    </a:graphicData>
                  </a:graphic>
                </wp:inline>
              </w:drawing>
            </w:r>
          </w:p>
          <w:p w14:paraId="65CD73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二、黄色</w:t>
            </w:r>
          </w:p>
          <w:p w14:paraId="3A5FE2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黄色为原色，其色彩鲜艳、运用广泛，常让人联想起黄金、向日葵、太阳、龙袍（见图 4-42）和宫殿等。由于有着太阳般的金色光辉，照亮黑暗的黄色也象征着智慧之光。秋天的主体颜色是黄色，所以黄色代表着金色的秋天。（见图 4-43）在中国古代，皇家的黄色是高贵身份的象征，属于皇家宫殿专用的颜色。此外，黄色是最明亮的色彩，所以交通安全标志常为嫩黄色。</w:t>
            </w:r>
          </w:p>
          <w:p w14:paraId="5A5A6D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4-44 所示，温暖的黄色常使人联想到新鲜和美味，而黄橙色（见图 4-45）则让人觉得有点酸酸的味道。那么，黄色调为什么会让我们产生不同的感受呢？色彩对比表明，加入白色或淡黄色的色彩搭配常让我们产生微绿色的幻觉，而这种色彩也会让我们感受到水果的酸甜味道。此外，从淡黄色到黄色，再到温暖的橘黄色，也会给人一种温暖、健康和舒适的感觉。在餐饮行业，从餐饮环境、食品包装到餐具等的颜色通常都用黄色，因为黄色或黄棕色会给人一种简洁、明快的整体印象和优雅、端庄的视觉感受。</w:t>
            </w:r>
          </w:p>
          <w:p w14:paraId="7C9C3D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36215" cy="1041400"/>
                  <wp:effectExtent l="0" t="0" r="698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2736215" cy="1041400"/>
                          </a:xfrm>
                          <a:prstGeom prst="rect">
                            <a:avLst/>
                          </a:prstGeom>
                          <a:noFill/>
                          <a:ln>
                            <a:noFill/>
                          </a:ln>
                        </pic:spPr>
                      </pic:pic>
                    </a:graphicData>
                  </a:graphic>
                </wp:inline>
              </w:drawing>
            </w:r>
          </w:p>
          <w:p w14:paraId="55B32E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842260" cy="1076325"/>
                  <wp:effectExtent l="0" t="0" r="1524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2842260" cy="1076325"/>
                          </a:xfrm>
                          <a:prstGeom prst="rect">
                            <a:avLst/>
                          </a:prstGeom>
                          <a:noFill/>
                          <a:ln>
                            <a:noFill/>
                          </a:ln>
                        </pic:spPr>
                      </pic:pic>
                    </a:graphicData>
                  </a:graphic>
                </wp:inline>
              </w:drawing>
            </w:r>
          </w:p>
          <w:p w14:paraId="79ED2B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745E8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通过教师讲解，了解色彩的象征意义（一）的基本理论知识。</w:t>
            </w:r>
          </w:p>
        </w:tc>
      </w:tr>
      <w:tr w14:paraId="46A91F7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836BB1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6193B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FB15A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A52A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色彩的象征意义（一）</w:t>
            </w:r>
            <w:r>
              <w:rPr>
                <w:rFonts w:hint="eastAsia" w:ascii="宋体" w:hAnsi="宋体" w:cs="宋体"/>
                <w:b/>
                <w:bCs w:val="0"/>
                <w:kern w:val="0"/>
                <w:sz w:val="21"/>
                <w:szCs w:val="21"/>
                <w:lang w:val="en-US" w:eastAsia="zh-CN" w:bidi="ar"/>
              </w:rPr>
              <w:t>，让学生知道黄色为原色，其色彩鲜艳、运用广泛，常让人联想起黄金、向日葵、太阳、龙袍和宫殿等。</w:t>
            </w:r>
          </w:p>
        </w:tc>
        <w:tc>
          <w:tcPr>
            <w:tcW w:w="1366" w:type="dxa"/>
            <w:tcBorders>
              <w:tl2br w:val="nil"/>
              <w:tr2bl w:val="nil"/>
            </w:tcBorders>
            <w:vAlign w:val="center"/>
          </w:tcPr>
          <w:p w14:paraId="1962F1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1B8C7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87D4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43FBC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13B89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简述黄色。</w:t>
            </w:r>
          </w:p>
        </w:tc>
        <w:tc>
          <w:tcPr>
            <w:tcW w:w="1366" w:type="dxa"/>
            <w:tcBorders>
              <w:tl2br w:val="nil"/>
              <w:tr2bl w:val="nil"/>
            </w:tcBorders>
            <w:vAlign w:val="center"/>
          </w:tcPr>
          <w:p w14:paraId="26070B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3572D8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8177EE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4FDB8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1A8B8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展示色彩的象征意义（</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0F019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三、蓝色</w:t>
            </w:r>
          </w:p>
          <w:p w14:paraId="7FCF14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蓝色常会让我们想到蓝天、海洋。阳光下的蓝色总是给人透明、纯净的视觉感受，让我们拥有无限的遐想。伴随着皎洁的月光，蓝色又充满着深邃的魅力，宁静中透着智慧，让我们平复思绪。（见图 4-46）</w:t>
            </w:r>
          </w:p>
          <w:p w14:paraId="7B3806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在医学上，蓝色可以使人平静下来，有降低血压的作用。蓝色还意味着现代化、技术、智慧和理性，因此在广告设计中，许多技术生产商往往把蓝色作为商标的主要颜色。如图 4-47 所示的成都工业学院的蓝色校徽就恰如其分地体现了该学院“手脑并用，学做合一”的百年办学理念。</w:t>
            </w:r>
          </w:p>
          <w:p w14:paraId="706F89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76525" cy="1207135"/>
                  <wp:effectExtent l="0" t="0" r="9525" b="1206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a:stretch>
                            <a:fillRect/>
                          </a:stretch>
                        </pic:blipFill>
                        <pic:spPr>
                          <a:xfrm>
                            <a:off x="0" y="0"/>
                            <a:ext cx="2676525" cy="1207135"/>
                          </a:xfrm>
                          <a:prstGeom prst="rect">
                            <a:avLst/>
                          </a:prstGeom>
                          <a:noFill/>
                          <a:ln>
                            <a:noFill/>
                          </a:ln>
                        </pic:spPr>
                      </pic:pic>
                    </a:graphicData>
                  </a:graphic>
                </wp:inline>
              </w:drawing>
            </w:r>
          </w:p>
          <w:p w14:paraId="3061D7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在众多色彩中，蓝色属于冷色系，如果降低其纯度或明度，还可以表现淡淡的忧伤，甚至还会有冷漠、恐惧的味道。浅蓝色系或高明度的孔雀蓝（见图 4-48）深受大家的喜爱，因为它们一扫蓝色的寒冷，带给大家的是明朗而富有朝气的动感。</w:t>
            </w:r>
          </w:p>
          <w:p w14:paraId="2BAF45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1320" cy="1468755"/>
                  <wp:effectExtent l="0" t="0" r="11430" b="171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a:stretch>
                            <a:fillRect/>
                          </a:stretch>
                        </pic:blipFill>
                        <pic:spPr>
                          <a:xfrm>
                            <a:off x="0" y="0"/>
                            <a:ext cx="2941320" cy="1468755"/>
                          </a:xfrm>
                          <a:prstGeom prst="rect">
                            <a:avLst/>
                          </a:prstGeom>
                          <a:noFill/>
                          <a:ln>
                            <a:noFill/>
                          </a:ln>
                        </pic:spPr>
                      </pic:pic>
                    </a:graphicData>
                  </a:graphic>
                </wp:inline>
              </w:drawing>
            </w:r>
          </w:p>
          <w:p w14:paraId="14D9E0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四、绿色</w:t>
            </w:r>
          </w:p>
          <w:p w14:paraId="6EB4E9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4-49 所示，一说到绿色，我们就会想到春天、生命、青春和活力。绿色，无论它是鲜嫩的，还是浓郁的，都会让我们赏心悦目。从色相上来说，绿色既不会像暖色那样耀眼、炙热，也不会像冷色那样颓废、悲伤，它总是以一种积极、平静、舒适的姿态展现在我们面前。绿色常被用来描述植物充满生命力的景象。因此，它也是生命、健康、可持续发展、和平、安全和中立的代名词。如图 4-50 所示，这张招贴以大自然的色彩诠释了打造绿色家园的决心和信心。在自然界中随处可见的颜色中，绿色最令人舒适，常常代表着大自然和生命力。在所有的设计领域中，绿色也是设计师们经常选择的颜色元素。</w:t>
            </w:r>
          </w:p>
          <w:p w14:paraId="51F0EF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34920" cy="1247775"/>
                  <wp:effectExtent l="0" t="0" r="1778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2534920" cy="1247775"/>
                          </a:xfrm>
                          <a:prstGeom prst="rect">
                            <a:avLst/>
                          </a:prstGeom>
                          <a:noFill/>
                          <a:ln>
                            <a:noFill/>
                          </a:ln>
                        </pic:spPr>
                      </pic:pic>
                    </a:graphicData>
                  </a:graphic>
                </wp:inline>
              </w:drawing>
            </w:r>
          </w:p>
          <w:p w14:paraId="72E0CA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8C89D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通过教师讲解，了解色彩的象征意义（二）的基本理论知识。</w:t>
            </w:r>
          </w:p>
        </w:tc>
      </w:tr>
      <w:tr w14:paraId="5C109AF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A6492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6DF36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DD6E5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61BEA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色彩的象征意义（二）</w:t>
            </w:r>
            <w:r>
              <w:rPr>
                <w:rFonts w:hint="eastAsia" w:ascii="宋体" w:hAnsi="宋体" w:cs="宋体"/>
                <w:b/>
                <w:bCs w:val="0"/>
                <w:kern w:val="0"/>
                <w:sz w:val="21"/>
                <w:szCs w:val="21"/>
                <w:lang w:val="en-US" w:eastAsia="zh-CN" w:bidi="ar"/>
              </w:rPr>
              <w:t>，让学生知道绿色，无论它是鲜嫩的，还是浓郁的，都会让我们赏心悦目。</w:t>
            </w:r>
          </w:p>
        </w:tc>
        <w:tc>
          <w:tcPr>
            <w:tcW w:w="1366" w:type="dxa"/>
            <w:tcBorders>
              <w:tl2br w:val="nil"/>
              <w:tr2bl w:val="nil"/>
            </w:tcBorders>
            <w:vAlign w:val="center"/>
          </w:tcPr>
          <w:p w14:paraId="1A74D0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09EB6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795C9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08FDA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76D041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简述绿色。</w:t>
            </w:r>
          </w:p>
        </w:tc>
        <w:tc>
          <w:tcPr>
            <w:tcW w:w="1366" w:type="dxa"/>
            <w:tcBorders>
              <w:tl2br w:val="nil"/>
              <w:tr2bl w:val="nil"/>
            </w:tcBorders>
            <w:vAlign w:val="center"/>
          </w:tcPr>
          <w:p w14:paraId="723A16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003D5C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82044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74418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CF314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展示色彩的象征意义（</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F6551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五、紫色</w:t>
            </w:r>
          </w:p>
          <w:p w14:paraId="6A21A7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紫色介于冷暖色调之间，既有暖色调的华贵，又兼有冷色调的高雅。在中国，紫色寓意尊贵，比如故宫就被称为“紫禁城”，而且紫色在古代还是高级官员官服的专属色彩，只有国王和政府要员才可以穿紫色的衣服。另外，即将迎接好运气也被形容为“紫气东来”。随着时代的发展，紫色带着华贵的气质，以其优雅神秘变成了女性化的颜色。在自然界中，最能体现紫色魅力的当属莺尾花，因此，很多艺术作品都把莺尾花作为绘画元素。如图 4-51 所示，在大师精湛的手绘功力下，梦幻般的紫色仿佛带着芳香四溢的莺尾花花香，带领我们进入了梦幻般的精致花园，留给我们无与伦比的美的享受。</w:t>
            </w:r>
          </w:p>
          <w:p w14:paraId="753A37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44165" cy="1590040"/>
                  <wp:effectExtent l="0" t="0" r="13335"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2844165" cy="1590040"/>
                          </a:xfrm>
                          <a:prstGeom prst="rect">
                            <a:avLst/>
                          </a:prstGeom>
                          <a:noFill/>
                          <a:ln>
                            <a:noFill/>
                          </a:ln>
                        </pic:spPr>
                      </pic:pic>
                    </a:graphicData>
                  </a:graphic>
                </wp:inline>
              </w:drawing>
            </w:r>
          </w:p>
          <w:p w14:paraId="73DC67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六、褐色</w:t>
            </w:r>
          </w:p>
          <w:p w14:paraId="4FD003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褐色常给人以沉稳、大方、健康的感觉，同时，它也是柔和而高贵的颜色。在我们的日常生活中，常常可以看到这个颜色。例如，各种面包、咖啡（见图 4-52）等 都呈褐色，能勾起我们的食欲。同时，褐色也会使人联想到秋天、鹿、农田（见图 4-53）等。因此，它又象征着年轮、安定和丰收。当然，褐色也寓意着衰退。例如，渐渐枯萎的落叶常使我们联想到消逝。通常，我们容易是把褐色和乡土色混为一谈，其原因是它们都来自“土”。但在对褐色的理解上，不要简单地认为它只是乡土的颜色，其实它也涵盖了各种动植物的颜色。我们运用制图软件，分别提取了富含褐色的动物、植物以及山川的色彩，从提取的色块中不难看出，在看似土褐色的图片中，其实还包含着土红、土绿、土黄、茶褐、咖啡、古铜甚至深褐色等丰富的色彩。</w:t>
            </w:r>
          </w:p>
          <w:p w14:paraId="162091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33600" cy="3663950"/>
                  <wp:effectExtent l="0" t="0" r="0" b="1270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9"/>
                          <a:stretch>
                            <a:fillRect/>
                          </a:stretch>
                        </pic:blipFill>
                        <pic:spPr>
                          <a:xfrm>
                            <a:off x="0" y="0"/>
                            <a:ext cx="2133600" cy="3663950"/>
                          </a:xfrm>
                          <a:prstGeom prst="rect">
                            <a:avLst/>
                          </a:prstGeom>
                          <a:noFill/>
                          <a:ln>
                            <a:noFill/>
                          </a:ln>
                        </pic:spPr>
                      </pic:pic>
                    </a:graphicData>
                  </a:graphic>
                </wp:inline>
              </w:drawing>
            </w:r>
          </w:p>
          <w:p w14:paraId="57CE99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26797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通过教师讲解，了解色彩的象征意义（三）的基本理论知识。</w:t>
            </w:r>
          </w:p>
        </w:tc>
      </w:tr>
      <w:tr w14:paraId="6B3EA93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A997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79F98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E3D10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7E299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色彩的象征意义（三）</w:t>
            </w:r>
            <w:r>
              <w:rPr>
                <w:rFonts w:hint="eastAsia" w:ascii="宋体" w:hAnsi="宋体" w:cs="宋体"/>
                <w:b/>
                <w:bCs w:val="0"/>
                <w:kern w:val="0"/>
                <w:sz w:val="21"/>
                <w:szCs w:val="21"/>
                <w:lang w:val="en-US" w:eastAsia="zh-CN" w:bidi="ar"/>
              </w:rPr>
              <w:t>，让学生知道褐色常给人以沉稳、大方、健康的感觉，同时，它也是柔和而高贵的颜色。</w:t>
            </w:r>
          </w:p>
        </w:tc>
        <w:tc>
          <w:tcPr>
            <w:tcW w:w="1366" w:type="dxa"/>
            <w:tcBorders>
              <w:tl2br w:val="nil"/>
              <w:tr2bl w:val="nil"/>
            </w:tcBorders>
            <w:vAlign w:val="center"/>
          </w:tcPr>
          <w:p w14:paraId="1F751C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DD963A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F7905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6815F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9AD54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简述褐色。</w:t>
            </w:r>
          </w:p>
        </w:tc>
        <w:tc>
          <w:tcPr>
            <w:tcW w:w="1366" w:type="dxa"/>
            <w:tcBorders>
              <w:tl2br w:val="nil"/>
              <w:tr2bl w:val="nil"/>
            </w:tcBorders>
            <w:vAlign w:val="center"/>
          </w:tcPr>
          <w:p w14:paraId="3727C02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261784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80DC7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A897D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6012C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展示色彩的象征意义（</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0E540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七、白色</w:t>
            </w:r>
          </w:p>
          <w:p w14:paraId="60B9DA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白色是明度最高的颜色，它使人联想到白云（见图 4-54）、棉花、百合等，给人纯净、明亮、恬静、优雅和简洁的视觉体验。它被广泛应用于各种设计中。在我国文化中，白色也有“不祥”的意思，若家里老人去世，则需要披麻戴孝。在西方文化中，白色象征着纯洁、完美和高贵，特别是在婚礼上，新娘穿着的白色礼服代表着至高无上的、纯洁的爱情。随着时代的发展，黑白两色已成为时尚界的常青树。无论面料是否相同，白色的礼服都会掀起一场纯净、优雅、时尚、简约的旋风，而优雅的白色礼服如果与柔软、光滑的面料相结合，则能巧妙地将华丽和简单融为一体，表现出模特的纯洁的落落大方。（见图 4-55）由于白色没有特殊的属性，能给人一种虚幻和永恒的感觉，所以它越来越流行，也越来越受到人们的喜爱。</w:t>
            </w:r>
          </w:p>
          <w:p w14:paraId="5158C6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46605" cy="1247140"/>
                  <wp:effectExtent l="0" t="0" r="10795" b="1016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0"/>
                          <a:stretch>
                            <a:fillRect/>
                          </a:stretch>
                        </pic:blipFill>
                        <pic:spPr>
                          <a:xfrm>
                            <a:off x="0" y="0"/>
                            <a:ext cx="2046605" cy="1247140"/>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w:t>
            </w:r>
          </w:p>
          <w:p w14:paraId="3D6922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4-54</w:t>
            </w:r>
          </w:p>
          <w:p w14:paraId="2F5DC1E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21585" cy="2813685"/>
                  <wp:effectExtent l="0" t="0" r="1206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stretch>
                            <a:fillRect/>
                          </a:stretch>
                        </pic:blipFill>
                        <pic:spPr>
                          <a:xfrm>
                            <a:off x="0" y="0"/>
                            <a:ext cx="2521585" cy="2813685"/>
                          </a:xfrm>
                          <a:prstGeom prst="rect">
                            <a:avLst/>
                          </a:prstGeom>
                          <a:noFill/>
                          <a:ln>
                            <a:noFill/>
                          </a:ln>
                        </pic:spPr>
                      </pic:pic>
                    </a:graphicData>
                  </a:graphic>
                </wp:inline>
              </w:drawing>
            </w:r>
          </w:p>
          <w:p w14:paraId="576BD2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4-55</w:t>
            </w:r>
          </w:p>
          <w:p w14:paraId="72905B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646680" cy="1851660"/>
                  <wp:effectExtent l="0" t="0" r="1270" b="152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2"/>
                          <a:stretch>
                            <a:fillRect/>
                          </a:stretch>
                        </pic:blipFill>
                        <pic:spPr>
                          <a:xfrm>
                            <a:off x="0" y="0"/>
                            <a:ext cx="2646680" cy="1851660"/>
                          </a:xfrm>
                          <a:prstGeom prst="rect">
                            <a:avLst/>
                          </a:prstGeom>
                          <a:noFill/>
                          <a:ln>
                            <a:noFill/>
                          </a:ln>
                        </pic:spPr>
                      </pic:pic>
                    </a:graphicData>
                  </a:graphic>
                </wp:inline>
              </w:drawing>
            </w:r>
            <w:r>
              <w:rPr>
                <w:rFonts w:hint="eastAsia"/>
                <w:lang w:val="en-US" w:eastAsia="zh-CN"/>
              </w:rPr>
              <w:t xml:space="preserve"> 　</w:t>
            </w:r>
          </w:p>
          <w:p w14:paraId="3C3978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图 4-56</w:t>
            </w:r>
          </w:p>
          <w:p w14:paraId="3BEDD9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随着科学技术的发展和人们审美水平的变化，家具设计的色彩也变得五花八门，但白色依然是众多用户的首选。尤其是在酒店或餐厅中，白色餐具（见图4-56） 在 体 现 洁 净、卫生的同时，非但不会抢 夺 美 食 的“ 风 头 ”，反而还能较好地突出菜品的色泽美。</w:t>
            </w:r>
          </w:p>
          <w:p w14:paraId="1759CB2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八、黑色</w:t>
            </w:r>
          </w:p>
          <w:p w14:paraId="5A313B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众多色彩中，黑色是明度和纯度最低的颜色，它在表现庄重、含蓄的同时，还给人强烈的重量感，易使人产生不安和恐惧，并使人们联想到死亡或夜晚等。在不同国家和地区，黑色的文化意义是多重的，最为突出的体现就是它在服装上的应用。由于在西方文化里，人们总是把黑色和死亡、恐惧联系到一起，所以黑色的服装常被当作“丧服”。然而，随着时代的发展，黑色在时尚界被重新定义。“新黑色”成为时尚界的宠儿，代表着新潮与时尚，黑色的衣服给人一种现代性和都市化的印象。在产品设计上，黑色会给人质量可靠、性能优越之感。例如，很多室内设计中由于合理地使用了黑色，因而能够更加突出整个设计的品质，增强设计感，给人强烈的视觉对比感。（见图 4-57）在诸多摄影作品中，黑色的恰当运用也会突出光感或氛围，让我们有一种“此时无声胜有声”的感觉。</w:t>
            </w:r>
          </w:p>
          <w:p w14:paraId="497B98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89455" cy="1765935"/>
                  <wp:effectExtent l="0" t="0" r="1079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1989455" cy="1765935"/>
                          </a:xfrm>
                          <a:prstGeom prst="rect">
                            <a:avLst/>
                          </a:prstGeom>
                          <a:noFill/>
                          <a:ln>
                            <a:noFill/>
                          </a:ln>
                        </pic:spPr>
                      </pic:pic>
                    </a:graphicData>
                  </a:graphic>
                </wp:inline>
              </w:drawing>
            </w:r>
          </w:p>
          <w:p w14:paraId="269EBC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九、灰色</w:t>
            </w:r>
          </w:p>
          <w:p w14:paraId="5E2044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人们很早就知道，白色与黑色混合会变成灰色。如图 4-58 所示，我们在大自然中经常能看到灰色。灰色是中性色，它是一种非常包容的颜色，不像黑色和白色那样可以轻而易举地影响其他色相。灰色通常被认为是没有主动性、没有色彩感、犹豫不决的色系，是安静的、无形的一种色彩，它与任何一种颜色配合都会很恰当。正是由于灰色没有明显的属性特点，因而可以广泛应用于许多领域，同时也让忧郁、乏味的灰色迎来了新的生命力，成为众多颜色中的新贵，代表着优雅、精致和含蓄，尤其在建筑设计中，灰色的墙面装饰物更能突出其本身的精致细腻。（见图 4-59）由于明度、纯度不同，即使都是灰色调的设计，带给我们的感受也可能是一个含蓄、古典，另一个开放、时尚。</w:t>
            </w:r>
          </w:p>
          <w:p w14:paraId="23167BC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82140" cy="1893570"/>
                  <wp:effectExtent l="0" t="0" r="3810" b="1143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4"/>
                          <a:stretch>
                            <a:fillRect/>
                          </a:stretch>
                        </pic:blipFill>
                        <pic:spPr>
                          <a:xfrm>
                            <a:off x="0" y="0"/>
                            <a:ext cx="1882140" cy="1893570"/>
                          </a:xfrm>
                          <a:prstGeom prst="rect">
                            <a:avLst/>
                          </a:prstGeom>
                          <a:noFill/>
                          <a:ln>
                            <a:noFill/>
                          </a:ln>
                        </pic:spPr>
                      </pic:pic>
                    </a:graphicData>
                  </a:graphic>
                </wp:inline>
              </w:drawing>
            </w:r>
          </w:p>
          <w:p w14:paraId="2F70C9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CAD18A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通过教师讲解，了解色彩的象征意义（四）的基本理论知识。</w:t>
            </w:r>
          </w:p>
        </w:tc>
      </w:tr>
      <w:tr w14:paraId="6EE8EB7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88080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AA992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97437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365C8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色彩的象征意义（四）</w:t>
            </w:r>
            <w:r>
              <w:rPr>
                <w:rFonts w:hint="eastAsia" w:ascii="宋体" w:hAnsi="宋体" w:cs="宋体"/>
                <w:b/>
                <w:bCs w:val="0"/>
                <w:kern w:val="0"/>
                <w:sz w:val="21"/>
                <w:szCs w:val="21"/>
                <w:lang w:val="en-US" w:eastAsia="zh-CN" w:bidi="ar"/>
              </w:rPr>
              <w:t>，让学生知道灰色是中性色，它是一种非常包容的颜色，不像黑色和白色那样可以轻而易举地影响其他色相。</w:t>
            </w:r>
          </w:p>
        </w:tc>
        <w:tc>
          <w:tcPr>
            <w:tcW w:w="1366" w:type="dxa"/>
            <w:tcBorders>
              <w:tl2br w:val="nil"/>
              <w:tr2bl w:val="nil"/>
            </w:tcBorders>
            <w:vAlign w:val="center"/>
          </w:tcPr>
          <w:p w14:paraId="03ED2F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2C187A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CB544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CEABB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AF043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简述灰色。</w:t>
            </w:r>
          </w:p>
        </w:tc>
        <w:tc>
          <w:tcPr>
            <w:tcW w:w="1366" w:type="dxa"/>
            <w:tcBorders>
              <w:tl2br w:val="nil"/>
              <w:tr2bl w:val="nil"/>
            </w:tcBorders>
            <w:vAlign w:val="center"/>
          </w:tcPr>
          <w:p w14:paraId="1093F3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8E6B03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E1F59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D2E1C1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66769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展示色彩的语义传达</w:t>
            </w:r>
            <w:r>
              <w:rPr>
                <w:rFonts w:hint="eastAsia" w:ascii="宋体" w:hAnsi="宋体" w:cs="宋体"/>
                <w:b w:val="0"/>
                <w:bCs/>
                <w:color w:val="C00000"/>
                <w:kern w:val="2"/>
                <w:sz w:val="21"/>
                <w:szCs w:val="21"/>
                <w:lang w:val="en-US" w:eastAsia="zh-CN" w:bidi="ar"/>
              </w:rPr>
              <w:t>（一）</w:t>
            </w:r>
          </w:p>
          <w:p w14:paraId="6B9017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一、原色设计</w:t>
            </w:r>
          </w:p>
          <w:p w14:paraId="0F7124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红、黄、蓝三色是原色，它们可以调和出其他颜色。原色色彩对比较强烈，大胆而鲜明。通常，我们认为“原色对比如此强烈，它不应该被广泛使用，也没有什么可以设计的”。如果真要把原色的色彩运用到设计中，那该如何把它们与我们的设计作品联系在一起呢？它们又能带给我们什么样的联想理念呢？下面我们以艺术大师蒙德里安的作品为例，谈一谈原色在设计中的运用。提到红、黄、蓝三色，我们首先会联想到著名艺术家蒙德里安。对于他的作品，我们有的人喜欢，有的人不喜欢。但是，首先要肯定的是：这位荷兰风格派运动背后的画家作为“新造型主义”，即“几何形体派”的非具象绘画的创始人，一个多世纪以来，以其“红黄蓝格子”为代表的“冷抽象”艺术（见图 4-66）在家具设计、环境艺术、建筑设计以及时装设计等领域产生了非常广泛的影响。在他的艺术世界里，色彩是单纯的，只有红、黄、蓝以及黑、白、灰，他通过简洁的造型，形成了独特的风格。也可以说，蒙德里安的设计作品是纯净的色彩在横平竖直的线块间游弋，他追求的是内在的精神在规则与自由之间的探索，从而在平衡状态中表现出相互对立的元素。（见图 4-67）</w:t>
            </w:r>
          </w:p>
          <w:p w14:paraId="6C63EF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03170" cy="1083945"/>
                  <wp:effectExtent l="0" t="0" r="1143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5"/>
                          <a:stretch>
                            <a:fillRect/>
                          </a:stretch>
                        </pic:blipFill>
                        <pic:spPr>
                          <a:xfrm>
                            <a:off x="0" y="0"/>
                            <a:ext cx="2503170" cy="1083945"/>
                          </a:xfrm>
                          <a:prstGeom prst="rect">
                            <a:avLst/>
                          </a:prstGeom>
                          <a:noFill/>
                          <a:ln>
                            <a:noFill/>
                          </a:ln>
                        </pic:spPr>
                      </pic:pic>
                    </a:graphicData>
                  </a:graphic>
                </wp:inline>
              </w:drawing>
            </w:r>
          </w:p>
          <w:p w14:paraId="09A3D6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6042B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通过教师讲解，了解色彩的语义传达（一）的基本理论知识。</w:t>
            </w:r>
          </w:p>
        </w:tc>
      </w:tr>
      <w:tr w14:paraId="6D48056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CA5F1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59C72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35DE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8438D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色彩的语义传达（一）</w:t>
            </w:r>
            <w:r>
              <w:rPr>
                <w:rFonts w:hint="eastAsia" w:ascii="宋体" w:hAnsi="宋体" w:cs="宋体"/>
                <w:b/>
                <w:bCs w:val="0"/>
                <w:kern w:val="0"/>
                <w:sz w:val="21"/>
                <w:szCs w:val="21"/>
                <w:lang w:val="en-US" w:eastAsia="zh-CN" w:bidi="ar"/>
              </w:rPr>
              <w:t>，让学生知道我们认为“原色对比如此强烈，它不应该被广泛使用，也没有什么可以设计的”。</w:t>
            </w:r>
          </w:p>
        </w:tc>
        <w:tc>
          <w:tcPr>
            <w:tcW w:w="1366" w:type="dxa"/>
            <w:tcBorders>
              <w:tl2br w:val="nil"/>
              <w:tr2bl w:val="nil"/>
            </w:tcBorders>
            <w:vAlign w:val="center"/>
          </w:tcPr>
          <w:p w14:paraId="34E06B7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96A78C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3AC81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FB140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21D33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简述原色设计。</w:t>
            </w:r>
          </w:p>
        </w:tc>
        <w:tc>
          <w:tcPr>
            <w:tcW w:w="1366" w:type="dxa"/>
            <w:tcBorders>
              <w:tl2br w:val="nil"/>
              <w:tr2bl w:val="nil"/>
            </w:tcBorders>
            <w:vAlign w:val="center"/>
          </w:tcPr>
          <w:p w14:paraId="1B90937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D3EBA2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49608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B1F1E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01A30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展示色彩的语义传达（</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EBDD7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二、补色设计</w:t>
            </w:r>
          </w:p>
          <w:p w14:paraId="47BD67C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补色设计对于很多设计师来说是个挑战，有人会说这种搭配有点“俗”。究其原因，其实颜色本身并没有问题，往往是色彩的配比、载体的选择上出现了错误，从而导致发生“意外”。例如，就红色和绿色的搭配来说，在绿色的树叶里面出现几朵红色的花，我们会觉得比较好看。（见图 4-68）如图 4-69 所示，红色裤子或裙子与绿色上衣的搭配要求较高，一不小心就会穿出俗气感，故而大多数人不敢轻易选择补色搭配，尤其在服装与配饰方面。</w:t>
            </w:r>
          </w:p>
          <w:p w14:paraId="3CAE44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41015" cy="1388745"/>
                  <wp:effectExtent l="0" t="0" r="6985" b="1905"/>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6"/>
                          <a:stretch>
                            <a:fillRect/>
                          </a:stretch>
                        </pic:blipFill>
                        <pic:spPr>
                          <a:xfrm>
                            <a:off x="0" y="0"/>
                            <a:ext cx="3041015" cy="1388745"/>
                          </a:xfrm>
                          <a:prstGeom prst="rect">
                            <a:avLst/>
                          </a:prstGeom>
                          <a:noFill/>
                          <a:ln>
                            <a:noFill/>
                          </a:ln>
                        </pic:spPr>
                      </pic:pic>
                    </a:graphicData>
                  </a:graphic>
                </wp:inline>
              </w:drawing>
            </w:r>
          </w:p>
          <w:p w14:paraId="069A84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我们知道 RGB 有加减之分，那么补色也有根据视觉效果来定义的传统互补色和心理补色之分。互补色在色相环上呈 180°角，也就是直接相对的两个颜色。（见图 4-70）例如，红绿、黄紫、橙蓝等是我们以比较科学的手段定义的互补色。但由于色相环的不同，补色间也存在着一些色差。例如，24 色相环上就存在色相相差 11~12、角度相差 165°~180°的色彩，它们不仅是原色间的补充，同时也与相对应的间色之间形成互补关系。而心理补色，则是指蓝黄、红绿与黑白之间的对比。</w:t>
            </w:r>
          </w:p>
          <w:p w14:paraId="51BF00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无论补色之间存在什么样的色相差，它们都始终保持着较高的视觉冲击力，因此对人的感官刺激也最为强烈。（见图 4-71）</w:t>
            </w:r>
          </w:p>
          <w:p w14:paraId="091B19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42845" cy="1334135"/>
                  <wp:effectExtent l="0" t="0" r="14605" b="18415"/>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37"/>
                          <a:stretch>
                            <a:fillRect/>
                          </a:stretch>
                        </pic:blipFill>
                        <pic:spPr>
                          <a:xfrm>
                            <a:off x="0" y="0"/>
                            <a:ext cx="2442845" cy="1334135"/>
                          </a:xfrm>
                          <a:prstGeom prst="rect">
                            <a:avLst/>
                          </a:prstGeom>
                          <a:noFill/>
                          <a:ln>
                            <a:noFill/>
                          </a:ln>
                        </pic:spPr>
                      </pic:pic>
                    </a:graphicData>
                  </a:graphic>
                </wp:inline>
              </w:drawing>
            </w:r>
          </w:p>
          <w:p w14:paraId="3A47F6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B1B42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通过教师讲解，了解色彩的语义传达（</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1D6F5C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F2CFD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C2DA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153E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F80D6F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色彩的语义传达（</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，让学生知道红色裤子或裙子与绿色上衣的搭配要求较高，一不小心就会穿出俗气感，故而大多数人不敢轻易选择补色搭配</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87925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974376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C2A64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88940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48303C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简述补色设计。</w:t>
            </w:r>
          </w:p>
        </w:tc>
        <w:tc>
          <w:tcPr>
            <w:tcW w:w="1366" w:type="dxa"/>
            <w:tcBorders>
              <w:tl2br w:val="nil"/>
              <w:tr2bl w:val="nil"/>
            </w:tcBorders>
            <w:vAlign w:val="center"/>
          </w:tcPr>
          <w:p w14:paraId="462615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042301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991A79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F95C3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0BE5D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展示色彩的语义传达（</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BD5E0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三、同类色设计</w:t>
            </w:r>
          </w:p>
          <w:p w14:paraId="548DB9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类色设计是一种最简便、最基本的配色设计，顾名思义，就是指在设计作品中使用同类颜色。为了避免色彩的单调，可通过色相的明暗色阶对比来丰富作品的层次感。同类色搭配可以取得端庄、沉静、稳重的效果，但在进行同类色搭配时，色与色之间的明度差异要适当，因为相差太小、太接近的色调容易相互混淆，缺乏层次感，所以最好有深、中、浅三个层次的变化，少于三个层次的搭配会显得比较单调，而层次过多则易显得烦琐、散漫。</w:t>
            </w:r>
          </w:p>
          <w:p w14:paraId="6FC3F2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色彩来源于生活，设计更是如此。如图 4-72 所示为各种色相的颜色在设计中的运用。</w:t>
            </w:r>
          </w:p>
          <w:p w14:paraId="0FA5E2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7035" cy="1235075"/>
                  <wp:effectExtent l="0" t="0" r="5715" b="3175"/>
                  <wp:docPr id="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38"/>
                          <a:stretch>
                            <a:fillRect/>
                          </a:stretch>
                        </pic:blipFill>
                        <pic:spPr>
                          <a:xfrm>
                            <a:off x="0" y="0"/>
                            <a:ext cx="2947035" cy="1235075"/>
                          </a:xfrm>
                          <a:prstGeom prst="rect">
                            <a:avLst/>
                          </a:prstGeom>
                          <a:noFill/>
                          <a:ln>
                            <a:noFill/>
                          </a:ln>
                        </pic:spPr>
                      </pic:pic>
                    </a:graphicData>
                  </a:graphic>
                </wp:inline>
              </w:drawing>
            </w:r>
          </w:p>
          <w:p w14:paraId="6FD6C8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4-73 所示为同类的蓝色在室内设计中的运用，它 们给人和谐、端庄、 沉静的视觉感受。</w:t>
            </w:r>
          </w:p>
          <w:p w14:paraId="23F5FB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58975" cy="1471295"/>
                  <wp:effectExtent l="0" t="0" r="3175" b="1460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39"/>
                          <a:stretch>
                            <a:fillRect/>
                          </a:stretch>
                        </pic:blipFill>
                        <pic:spPr>
                          <a:xfrm>
                            <a:off x="0" y="0"/>
                            <a:ext cx="1958975" cy="1471295"/>
                          </a:xfrm>
                          <a:prstGeom prst="rect">
                            <a:avLst/>
                          </a:prstGeom>
                          <a:noFill/>
                          <a:ln>
                            <a:noFill/>
                          </a:ln>
                        </pic:spPr>
                      </pic:pic>
                    </a:graphicData>
                  </a:graphic>
                </wp:inline>
              </w:drawing>
            </w:r>
          </w:p>
          <w:p w14:paraId="1E37B2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四、二次色设计</w:t>
            </w:r>
          </w:p>
          <w:p w14:paraId="19F0E4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二次色是指对三原色进行第二次调和后得到的颜色，我们通常把橙色、绿色和紫色作为两次色。</w:t>
            </w:r>
          </w:p>
          <w:p w14:paraId="76C880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原色通过不同的比例进行调和，可以产生丰富多彩的色彩变化。观察色相环中原色之外那些丰富的二次色，就能明白二次色为什么拥有可观的数量了。所以，对于运用橙色、绿色和紫色所进行的设计，我们便称之为二次色设计。</w:t>
            </w:r>
          </w:p>
          <w:p w14:paraId="7945F2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由于二次色在纯度上与原色存在递减关系，故而色相间的对比不会像补色那样强烈，它们属于既活泼、又容易搭配的色彩。如图 4-74 所示为一套企业 VI 系统设计。很多年轻设计师都喜欢以二次色作为设计元素，这种设计风格深受年轻人的喜爱。而包装设计、书籍设计、室内设计等，由于采用了明度较高的二次色，故而整个画面充满了清新、积极、健康、甜美的糖果味道。（见图 4-75）</w:t>
            </w:r>
          </w:p>
          <w:p w14:paraId="765B83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99715" cy="1418590"/>
                  <wp:effectExtent l="0" t="0" r="635" b="10160"/>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40"/>
                          <a:stretch>
                            <a:fillRect/>
                          </a:stretch>
                        </pic:blipFill>
                        <pic:spPr>
                          <a:xfrm>
                            <a:off x="0" y="0"/>
                            <a:ext cx="2799715" cy="1418590"/>
                          </a:xfrm>
                          <a:prstGeom prst="rect">
                            <a:avLst/>
                          </a:prstGeom>
                          <a:noFill/>
                          <a:ln>
                            <a:noFill/>
                          </a:ln>
                        </pic:spPr>
                      </pic:pic>
                    </a:graphicData>
                  </a:graphic>
                </wp:inline>
              </w:drawing>
            </w:r>
          </w:p>
          <w:p w14:paraId="1F9846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02389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通过教师讲解，了解色彩的语义传达（</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01DB208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FA56B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5055A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07D43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B4DF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色彩的语义传达（</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，让学生知道由于二次色在纯度上与原色存在递减关系，故而色相间的对比不会像补色那样强烈，它们属于既活泼、又容易搭配的色彩。</w:t>
            </w:r>
          </w:p>
        </w:tc>
        <w:tc>
          <w:tcPr>
            <w:tcW w:w="1366" w:type="dxa"/>
            <w:tcBorders>
              <w:tl2br w:val="nil"/>
              <w:tr2bl w:val="nil"/>
            </w:tcBorders>
            <w:vAlign w:val="center"/>
          </w:tcPr>
          <w:p w14:paraId="788CA7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BD7C2B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CE367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7BDB7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EA6A2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简述二次色设计。</w:t>
            </w:r>
          </w:p>
        </w:tc>
        <w:tc>
          <w:tcPr>
            <w:tcW w:w="1366" w:type="dxa"/>
            <w:tcBorders>
              <w:tl2br w:val="nil"/>
              <w:tr2bl w:val="nil"/>
            </w:tcBorders>
            <w:vAlign w:val="center"/>
          </w:tcPr>
          <w:p w14:paraId="109B9F7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4272E5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EFE16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ED3D3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0AAF7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展示色彩的语义传达（</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AB0F7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五、高彩度设计</w:t>
            </w:r>
          </w:p>
          <w:p w14:paraId="50A886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高彩度设计并非就是简单地将高纯度的色彩并置，其设计原理和原色设计类似，由于色彩的纯度较高，因而在搭配组合过程中，容易让人产生炫目、杂乱、艳俗的感觉。当然，高彩度设计也有它特殊的使用功效，我们也经常在电视节目里看到很多高彩度的服装，其明亮的色彩带来了快乐的心情。高彩度设计的儿童服装和玩具在使用过程中，除了能够快速吸引孩子们的注意力以外，还能有效地培养他们阳光、乐观的性格。（见图 4-76、图 4-77）</w:t>
            </w:r>
          </w:p>
          <w:p w14:paraId="728E09E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78430" cy="1283335"/>
                  <wp:effectExtent l="0" t="0" r="7620" b="12065"/>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41"/>
                          <a:stretch>
                            <a:fillRect/>
                          </a:stretch>
                        </pic:blipFill>
                        <pic:spPr>
                          <a:xfrm>
                            <a:off x="0" y="0"/>
                            <a:ext cx="2678430" cy="1283335"/>
                          </a:xfrm>
                          <a:prstGeom prst="rect">
                            <a:avLst/>
                          </a:prstGeom>
                          <a:noFill/>
                          <a:ln>
                            <a:noFill/>
                          </a:ln>
                        </pic:spPr>
                      </pic:pic>
                    </a:graphicData>
                  </a:graphic>
                </wp:inline>
              </w:drawing>
            </w:r>
          </w:p>
          <w:p w14:paraId="1980C2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六、无彩色设计</w:t>
            </w:r>
          </w:p>
          <w:p w14:paraId="75D554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彩色设计的原则就是在设计作品中不用彩色，只使用黑、白、灰色。斑马这种群居动物以经典的黑白条纹作为它们的联络色，其目的就是能够在失散后迅速恢复聚群状态，故而斑马也成了动物界中体现无彩色设计的佼佼者之一。（见图 4-78、图 4-79）</w:t>
            </w:r>
          </w:p>
          <w:p w14:paraId="2DD05C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33700" cy="1292225"/>
                  <wp:effectExtent l="0" t="0" r="0" b="3175"/>
                  <wp:docPr id="3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42"/>
                          <a:stretch>
                            <a:fillRect/>
                          </a:stretch>
                        </pic:blipFill>
                        <pic:spPr>
                          <a:xfrm>
                            <a:off x="0" y="0"/>
                            <a:ext cx="2933700" cy="1292225"/>
                          </a:xfrm>
                          <a:prstGeom prst="rect">
                            <a:avLst/>
                          </a:prstGeom>
                          <a:noFill/>
                          <a:ln>
                            <a:noFill/>
                          </a:ln>
                        </pic:spPr>
                      </pic:pic>
                    </a:graphicData>
                  </a:graphic>
                </wp:inline>
              </w:drawing>
            </w:r>
          </w:p>
          <w:p w14:paraId="6CE4AC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随着时代的发展，无彩色设计成了众多设计师的首选。在如图 4-80 所示的《加勒比海盗》系列电影海报中，设计师运用归纳的手法，合理安排黑、白、灰色的不同明度色阶，突出了画面的层次感，同时在画面中大面积地使用黑色、灰色，更加凸显了“加勒比海盗”的神秘感。从《加勒比海盗》电影海报来看，运用无彩色设计时大面积地使用黑色、灰色，会使我们产生神秘、悲伤、恐怖、阴暗的心理感受。当然，同其他色彩设计原理一样，不同的明暗对比和面积对比，会给人带来不同的感受。用黑色作为背景的无彩色设计，该怎样突出所要展示的主体物呢？方法很简单：一方面可以通过改变图案面积的大小对比来达到这一目的；另一方面可以加大图案色彩在明度色阶上的明暗对比。</w:t>
            </w:r>
          </w:p>
          <w:p w14:paraId="133C85A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34144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通过教师讲解，了解色彩的语义传达（</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4E90044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44789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C833A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32278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4E39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色彩的语义传达（</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，让学生知道同其他色彩设计原理一样，不同的明暗对比和面积对比，会给人带来不同的感受。</w:t>
            </w:r>
          </w:p>
        </w:tc>
        <w:tc>
          <w:tcPr>
            <w:tcW w:w="1366" w:type="dxa"/>
            <w:tcBorders>
              <w:tl2br w:val="nil"/>
              <w:tr2bl w:val="nil"/>
            </w:tcBorders>
            <w:vAlign w:val="center"/>
          </w:tcPr>
          <w:p w14:paraId="4D9024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0270B2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4358A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3C753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46D02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简述无彩色设计。</w:t>
            </w:r>
          </w:p>
        </w:tc>
        <w:tc>
          <w:tcPr>
            <w:tcW w:w="1366" w:type="dxa"/>
            <w:tcBorders>
              <w:tl2br w:val="nil"/>
              <w:tr2bl w:val="nil"/>
            </w:tcBorders>
            <w:vAlign w:val="center"/>
          </w:tcPr>
          <w:p w14:paraId="2AF94C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1B843C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E61C9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BD9EA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A5793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展示色彩设计的创意实践</w:t>
            </w:r>
            <w:r>
              <w:rPr>
                <w:rFonts w:hint="eastAsia" w:ascii="宋体" w:hAnsi="宋体" w:cs="宋体"/>
                <w:b w:val="0"/>
                <w:bCs/>
                <w:color w:val="C00000"/>
                <w:kern w:val="2"/>
                <w:sz w:val="21"/>
                <w:szCs w:val="21"/>
                <w:lang w:val="en-US" w:eastAsia="zh-CN" w:bidi="ar"/>
              </w:rPr>
              <w:t>（一）</w:t>
            </w:r>
          </w:p>
          <w:p w14:paraId="05C30D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一、设计色彩与视觉传达设计</w:t>
            </w:r>
          </w:p>
          <w:p w14:paraId="2EB69A1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觉传达设计是指使用视觉符号来传达各种信息的设计。视觉传达设计的基本要素是文字、图形和色彩，其中，色彩是视觉传达设计中最重要的元素。视觉传达设计所涉及的领域有很多，主要包括：字体设计、标志设计、企业形象设计、书籍设计、插图设计、广告设计、包装设计、展示设计、网页设计等。色彩在视觉设计中的功能价值主要体现在它的鲜明性、认知性、写真性、情感性以及审美性等方面。</w:t>
            </w:r>
          </w:p>
          <w:p w14:paraId="0CE973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色彩在标志中的运用</w:t>
            </w:r>
          </w:p>
          <w:p w14:paraId="2B943F7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在商业设计中，色彩的魔力是我们在任何时候都能感觉得到的。2008 年北京奥运会的标志（见图 4-86）以红色、绿色、黄色、蓝色、黑色为主要颜色，其中间是一个大红色的印章形象，而其他几种颜色以圆形组成五环型。</w:t>
            </w:r>
          </w:p>
          <w:p w14:paraId="4BB3F3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这一独特的设计既富有中国文化韵味，又展现了体育健儿们的活力和激情。2022 年北京冬奥会的标志（见图 4-87）也具有同样的设计特色。</w:t>
            </w:r>
          </w:p>
          <w:p w14:paraId="0C5F98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标志色彩的配置一般有以下三种基本方法。一是选用原色。原色的颜色虽然最为单纯，但它给人以强烈、鲜艳之感。二是同类色的配置，即在色彩的选用中，根据色彩明亮度的变化进行色彩的搭配。三是补色的配置。补色配置对比鲜明，使图形显得格外醒目、鲜艳，能给人非常强烈的视觉冲击。（见图 4-88、图 4-89） </w:t>
            </w:r>
          </w:p>
          <w:p w14:paraId="03F3C0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25725" cy="3434080"/>
                  <wp:effectExtent l="0" t="0" r="3175" b="13970"/>
                  <wp:docPr id="3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43"/>
                          <a:stretch>
                            <a:fillRect/>
                          </a:stretch>
                        </pic:blipFill>
                        <pic:spPr>
                          <a:xfrm>
                            <a:off x="0" y="0"/>
                            <a:ext cx="2625725" cy="3434080"/>
                          </a:xfrm>
                          <a:prstGeom prst="rect">
                            <a:avLst/>
                          </a:prstGeom>
                          <a:noFill/>
                          <a:ln>
                            <a:noFill/>
                          </a:ln>
                        </pic:spPr>
                      </pic:pic>
                    </a:graphicData>
                  </a:graphic>
                </wp:inline>
              </w:drawing>
            </w:r>
          </w:p>
          <w:p w14:paraId="3972AE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色彩在包装中的运用 </w:t>
            </w:r>
          </w:p>
          <w:p w14:paraId="7E4BA37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商品及其包装的颜色在售卖过程中对购买选择起着重要的作用。从色彩美学的角度看，色彩可以直观地吸引顾客的注意力，增强识别与记忆。因此，为了突出商品的个性，必须通过包装设计的色彩来树立并强化产品形象。包装色彩是写实色彩与装饰色彩的有机统一。包装色彩的设计必须以实际商品的颜色为基础，但不限于商品的固有颜色，我们可以在概括的基础上对商品颜色进行设计，大胆地进行主观的想象和创造，从而体现出具体商品包装的情感和意义。例如，火锅底料的包装袋（见图 4-90）就大胆地选用了红色包装袋，从而鲜明地传达出火锅底料的“火热”味觉体验。</w:t>
            </w:r>
          </w:p>
          <w:p w14:paraId="6AA31A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75485" cy="2257425"/>
                  <wp:effectExtent l="0" t="0" r="5715" b="9525"/>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44"/>
                          <a:stretch>
                            <a:fillRect/>
                          </a:stretch>
                        </pic:blipFill>
                        <pic:spPr>
                          <a:xfrm>
                            <a:off x="0" y="0"/>
                            <a:ext cx="1975485" cy="2257425"/>
                          </a:xfrm>
                          <a:prstGeom prst="rect">
                            <a:avLst/>
                          </a:prstGeom>
                          <a:noFill/>
                          <a:ln>
                            <a:noFill/>
                          </a:ln>
                        </pic:spPr>
                      </pic:pic>
                    </a:graphicData>
                  </a:graphic>
                </wp:inline>
              </w:drawing>
            </w:r>
          </w:p>
          <w:p w14:paraId="3E4A60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0C2A9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通过教师讲解，了解色彩设计的创意实践（一）的基本理论知识。</w:t>
            </w:r>
          </w:p>
        </w:tc>
      </w:tr>
      <w:tr w14:paraId="4A091AD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83D02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D0644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7C65A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F9C0D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色彩设计的创意实践（一）</w:t>
            </w:r>
            <w:r>
              <w:rPr>
                <w:rFonts w:hint="eastAsia" w:ascii="宋体" w:hAnsi="宋体" w:cs="宋体"/>
                <w:b/>
                <w:bCs w:val="0"/>
                <w:kern w:val="0"/>
                <w:sz w:val="21"/>
                <w:szCs w:val="21"/>
                <w:lang w:val="en-US" w:eastAsia="zh-CN" w:bidi="ar"/>
              </w:rPr>
              <w:t>，让学生在概括的基础上对商品颜色进行设计，大胆地进行主观的想象和创造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57F30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EC298A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9528BF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A4EBA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4D596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简述色彩在包装中的运用。</w:t>
            </w:r>
          </w:p>
        </w:tc>
        <w:tc>
          <w:tcPr>
            <w:tcW w:w="1366" w:type="dxa"/>
            <w:tcBorders>
              <w:tl2br w:val="nil"/>
              <w:tr2bl w:val="nil"/>
            </w:tcBorders>
            <w:vAlign w:val="center"/>
          </w:tcPr>
          <w:p w14:paraId="39F40B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955DF5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D11F1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7A5EB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5AFBF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展示色彩设计的创意实践（</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1E3EB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二、色彩在工业产品中的运用</w:t>
            </w:r>
          </w:p>
          <w:p w14:paraId="2BA571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业产品的形式美是由形状、颜色、图案、装饰等多种因素构成的。然而，在众多因素中，颜色起着重要的作用。它可以吸引消费者的注意力，给人留下深刻的印象，所以，产品的颜色是产品价值增值的重要捷径。成功的产品色彩设计应将色彩美学与产品的实用性相结合，使两者达到高度统一，颜色的选择应与产品本身的功能、使用范围和环境相符。因为每种产品都有其自身的特点，所以其色彩设计的要求也存在差异。另外，颜色和材料需要同时考虑，不同的材料和加工方法会给人带来不同的视觉和触觉感受，从而影响产品的外观形象。（见图 4-91）</w:t>
            </w:r>
          </w:p>
          <w:p w14:paraId="360B13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95625" cy="1497965"/>
                  <wp:effectExtent l="0" t="0" r="9525" b="6985"/>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45"/>
                          <a:stretch>
                            <a:fillRect/>
                          </a:stretch>
                        </pic:blipFill>
                        <pic:spPr>
                          <a:xfrm>
                            <a:off x="0" y="0"/>
                            <a:ext cx="3095625" cy="1497965"/>
                          </a:xfrm>
                          <a:prstGeom prst="rect">
                            <a:avLst/>
                          </a:prstGeom>
                          <a:noFill/>
                          <a:ln>
                            <a:noFill/>
                          </a:ln>
                        </pic:spPr>
                      </pic:pic>
                    </a:graphicData>
                  </a:graphic>
                </wp:inline>
              </w:drawing>
            </w:r>
          </w:p>
          <w:p w14:paraId="778387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8E597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通过教师讲解，了解色彩设计的创意实践（二）的基本理论知识。</w:t>
            </w:r>
          </w:p>
        </w:tc>
      </w:tr>
      <w:tr w14:paraId="3FA350D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D15BE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DBE802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E022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3D6C2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色彩设计的创意实践（二）</w:t>
            </w:r>
            <w:r>
              <w:rPr>
                <w:rFonts w:hint="eastAsia" w:ascii="宋体" w:hAnsi="宋体" w:cs="宋体"/>
                <w:b/>
                <w:bCs w:val="0"/>
                <w:kern w:val="0"/>
                <w:sz w:val="21"/>
                <w:szCs w:val="21"/>
                <w:lang w:val="en-US" w:eastAsia="zh-CN" w:bidi="ar"/>
              </w:rPr>
              <w:t>，让学生知道产品的颜色是产品价值增值的重要捷径。</w:t>
            </w:r>
          </w:p>
        </w:tc>
        <w:tc>
          <w:tcPr>
            <w:tcW w:w="1366" w:type="dxa"/>
            <w:tcBorders>
              <w:tl2br w:val="nil"/>
              <w:tr2bl w:val="nil"/>
            </w:tcBorders>
            <w:vAlign w:val="center"/>
          </w:tcPr>
          <w:p w14:paraId="04FB0EF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718E78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8ADAE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3A398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FCBAE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简述色彩在工业产品中的运用。</w:t>
            </w:r>
          </w:p>
        </w:tc>
        <w:tc>
          <w:tcPr>
            <w:tcW w:w="1366" w:type="dxa"/>
            <w:tcBorders>
              <w:tl2br w:val="nil"/>
              <w:tr2bl w:val="nil"/>
            </w:tcBorders>
            <w:vAlign w:val="center"/>
          </w:tcPr>
          <w:p w14:paraId="27D64C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5D8CA3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508B8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C8619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EA09C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展示色彩设计的创意实践（</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665E0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三、色彩在环境设计中的运用</w:t>
            </w:r>
          </w:p>
          <w:p w14:paraId="528B78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环境空间设计既是为了不断满足人类的生活与精神需求，也是为了改善和美化人们的生存、生活环境。环境空间设计涵盖了广泛的设计领域，如建筑设计、室内设计、环境设计、公共艺术设计、城市规划设计等。环境设计的本质是以人为本，创造舒适的生活环境。色彩对人的影响是深远的，颜色作为环境设计的一个重要元素，具有改善环境、提高环境审美的功能。色彩搭配需要注意色彩对比和色彩和谐的规则。</w:t>
            </w:r>
          </w:p>
          <w:p w14:paraId="55CDC3D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同类色的搭配给人温柔、大方、简洁、清爽的感觉，这种搭配会使环境布局协调、完美，一般用于庄重、典雅的空间设计中，而对比色运用则是一种富有表现力和充满感染力的色彩配置方式。环境空间艺术设计中的色彩设计除了遵循色彩配置的原则之外，还必须考虑设计的位置、面积、环境、需求、功能和目标等，且还应考虑当地的民族传统、服务对象等因素。在进行色彩设计时，应满足这些需求，并充分利用色彩的特性以及色彩自身的和谐与舒适来为设计服务。（见图 4-92、图 4-93）</w:t>
            </w:r>
          </w:p>
          <w:p w14:paraId="3ECA7D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28775" cy="2672715"/>
                  <wp:effectExtent l="0" t="0" r="9525" b="13335"/>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46"/>
                          <a:stretch>
                            <a:fillRect/>
                          </a:stretch>
                        </pic:blipFill>
                        <pic:spPr>
                          <a:xfrm>
                            <a:off x="0" y="0"/>
                            <a:ext cx="1628775" cy="2672715"/>
                          </a:xfrm>
                          <a:prstGeom prst="rect">
                            <a:avLst/>
                          </a:prstGeom>
                          <a:noFill/>
                          <a:ln>
                            <a:noFill/>
                          </a:ln>
                        </pic:spPr>
                      </pic:pic>
                    </a:graphicData>
                  </a:graphic>
                </wp:inline>
              </w:drawing>
            </w:r>
          </w:p>
          <w:p w14:paraId="3A309E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A9CF5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通过教师讲解，了解色彩设计的创意实践（三）的基本理论知识。</w:t>
            </w:r>
          </w:p>
        </w:tc>
      </w:tr>
      <w:tr w14:paraId="3908D0D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EE951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C382A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0A7D7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A83FA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色彩设计的创意实践（三）</w:t>
            </w:r>
            <w:r>
              <w:rPr>
                <w:rFonts w:hint="eastAsia" w:ascii="宋体" w:hAnsi="宋体" w:cs="宋体"/>
                <w:b/>
                <w:bCs w:val="0"/>
                <w:kern w:val="0"/>
                <w:sz w:val="21"/>
                <w:szCs w:val="21"/>
                <w:lang w:val="en-US" w:eastAsia="zh-CN" w:bidi="ar"/>
              </w:rPr>
              <w:t>，让学生知道环境空间设计既是为了不断满足人类的生活与精神需求，也是为了改善和美化人们的生存、生活环境。</w:t>
            </w:r>
          </w:p>
        </w:tc>
        <w:tc>
          <w:tcPr>
            <w:tcW w:w="1366" w:type="dxa"/>
            <w:tcBorders>
              <w:tl2br w:val="nil"/>
              <w:tr2bl w:val="nil"/>
            </w:tcBorders>
            <w:vAlign w:val="center"/>
          </w:tcPr>
          <w:p w14:paraId="00A246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2E224D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613E5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3E3A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7F93C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简述色彩在环境设计中的运用。</w:t>
            </w:r>
          </w:p>
        </w:tc>
        <w:tc>
          <w:tcPr>
            <w:tcW w:w="1366" w:type="dxa"/>
            <w:tcBorders>
              <w:tl2br w:val="nil"/>
              <w:tr2bl w:val="nil"/>
            </w:tcBorders>
            <w:vAlign w:val="center"/>
          </w:tcPr>
          <w:p w14:paraId="472F9F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9AB75C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D0F7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5449F4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28CDB6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展示色彩设计的创意实践（</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056C44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四、色彩在服装设计中的运用</w:t>
            </w:r>
          </w:p>
          <w:p w14:paraId="64F511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色彩设计是服装设计中不可缺少的一部分。色彩搭配以不同的形式在不同程度上影响着人们的情感。不同的色彩主题搭配、不同的造型和面料也常常使人产生复杂的情感，吸引人们的注意力，支配人们的精神活动。服饰颜色的设计元素不是孤立的，它必须和时代的审美观念联系在一起。人们穿衣服不仅是为了避寒，而且也反映了特定的时代文化和民族文化，并在一定程度上反映出当时社会的政治、经济状况。 </w:t>
            </w:r>
          </w:p>
          <w:p w14:paraId="4DC8E3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流行色在服装设计领域中占有举足轻重的地位，由于服饰本身就走在流行的前沿，因此，观察服饰的色彩走势就能了解当季的流行色彩。（见图 4-94）需要注意的是，流行色彩并不适用于所有的服装类别与款式，如制服设计更多的则是考虑其实用功能。</w:t>
            </w:r>
          </w:p>
          <w:p w14:paraId="6A4070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2295525" cy="2610485"/>
                  <wp:effectExtent l="0" t="0" r="9525" b="18415"/>
                  <wp:docPr id="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47"/>
                          <a:stretch>
                            <a:fillRect/>
                          </a:stretch>
                        </pic:blipFill>
                        <pic:spPr>
                          <a:xfrm>
                            <a:off x="0" y="0"/>
                            <a:ext cx="2295525" cy="2610485"/>
                          </a:xfrm>
                          <a:prstGeom prst="rect">
                            <a:avLst/>
                          </a:prstGeom>
                          <a:noFill/>
                          <a:ln>
                            <a:noFill/>
                          </a:ln>
                        </pic:spPr>
                      </pic:pic>
                    </a:graphicData>
                  </a:graphic>
                </wp:inline>
              </w:drawing>
            </w:r>
          </w:p>
          <w:p w14:paraId="5982902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五、色彩在数字媒体设计中的运用</w:t>
            </w:r>
          </w:p>
          <w:p w14:paraId="3255654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字媒体技术的发展带来了一场革命，也对色彩设计的发展产生了巨大影响。数字媒体技术指的是可以同时获取、处理、编辑、存储和显示两种或两种以上不同类型的信息媒体的技术。这些信息媒体包括文字、声音、图形、图像、动画等。影视动画中的色彩具有很强的装饰性，它与绘画颜色不同，不仅存在于同一画面中，也存在于相邻的时间段内。在影视动画作品中，每一个成功的动画都离不开色彩应用。动画片《玩具总动员》的色彩设定以纯色为主，其明亮的色彩使动画处于轻松的氛围之中。（见图 4-95）目前，Internet 互联网成了图形设计的新舞台，其信息资源无限、图文和色彩交互、高速以及高效率的特点对印刷媒体产生了很大的影响。在网页颜色设计的过程中，要考虑页面着色的概括与简洁，以及前景与背景色文字色彩的强烈对比，以减轻阅读过程中的视觉疲劳。（见图 4-96）</w:t>
            </w:r>
          </w:p>
          <w:p w14:paraId="0AF0AB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880235" cy="2820670"/>
                  <wp:effectExtent l="0" t="0" r="5715" b="17780"/>
                  <wp:docPr id="4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48"/>
                          <a:stretch>
                            <a:fillRect/>
                          </a:stretch>
                        </pic:blipFill>
                        <pic:spPr>
                          <a:xfrm>
                            <a:off x="0" y="0"/>
                            <a:ext cx="1880235" cy="2820670"/>
                          </a:xfrm>
                          <a:prstGeom prst="rect">
                            <a:avLst/>
                          </a:prstGeom>
                          <a:noFill/>
                          <a:ln>
                            <a:noFill/>
                          </a:ln>
                        </pic:spPr>
                      </pic:pic>
                    </a:graphicData>
                  </a:graphic>
                </wp:inline>
              </w:drawing>
            </w:r>
          </w:p>
          <w:p w14:paraId="33FFC8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550795" cy="2011680"/>
                  <wp:effectExtent l="0" t="0" r="1905" b="762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9"/>
                          <a:stretch>
                            <a:fillRect/>
                          </a:stretch>
                        </pic:blipFill>
                        <pic:spPr>
                          <a:xfrm>
                            <a:off x="0" y="0"/>
                            <a:ext cx="2550795" cy="2011680"/>
                          </a:xfrm>
                          <a:prstGeom prst="rect">
                            <a:avLst/>
                          </a:prstGeom>
                          <a:noFill/>
                          <a:ln>
                            <a:noFill/>
                          </a:ln>
                        </pic:spPr>
                      </pic:pic>
                    </a:graphicData>
                  </a:graphic>
                </wp:inline>
              </w:drawing>
            </w:r>
          </w:p>
          <w:p w14:paraId="4FB79D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1CEF1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通过教师讲解，了解色彩设计的创意实践（四）的基本理论知识。</w:t>
            </w:r>
          </w:p>
        </w:tc>
      </w:tr>
      <w:tr w14:paraId="639814C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D98B2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362F5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D498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F6C5F8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色彩设计的创意实践（四）</w:t>
            </w:r>
            <w:r>
              <w:rPr>
                <w:rFonts w:hint="eastAsia" w:ascii="宋体" w:hAnsi="宋体" w:cs="宋体"/>
                <w:b/>
                <w:bCs w:val="0"/>
                <w:kern w:val="0"/>
                <w:sz w:val="21"/>
                <w:szCs w:val="21"/>
                <w:lang w:val="en-US" w:eastAsia="zh-CN" w:bidi="ar"/>
              </w:rPr>
              <w:t>，让学生知道数字媒体技术的发展带来了一场革命，也对色彩设计的发展产生了巨大影响。</w:t>
            </w:r>
          </w:p>
        </w:tc>
        <w:tc>
          <w:tcPr>
            <w:tcW w:w="1366" w:type="dxa"/>
            <w:tcBorders>
              <w:tl2br w:val="nil"/>
              <w:tr2bl w:val="nil"/>
            </w:tcBorders>
            <w:vAlign w:val="center"/>
          </w:tcPr>
          <w:p w14:paraId="48F25D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16FE1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7414B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977D2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D8D56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简述色彩在数字媒体设计中的运用。</w:t>
            </w:r>
          </w:p>
        </w:tc>
        <w:tc>
          <w:tcPr>
            <w:tcW w:w="1366" w:type="dxa"/>
            <w:tcBorders>
              <w:tl2br w:val="nil"/>
              <w:tr2bl w:val="nil"/>
            </w:tcBorders>
            <w:vAlign w:val="center"/>
          </w:tcPr>
          <w:p w14:paraId="51A1C8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88415A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D9739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2BFBDD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ascii="Times New Roman" w:hAnsi="Times New Roman"/>
              </w:rPr>
              <w:t>本课设计充分调动学生的动手能力，逻辑思维能力，合作学习的能力，但时间安排较紧，如果能当堂展示同学们的</w:t>
            </w:r>
            <w:r>
              <w:rPr>
                <w:rFonts w:hint="eastAsia" w:ascii="Times New Roman" w:hAnsi="Times New Roman"/>
                <w:lang w:val="en-US" w:eastAsia="zh-CN"/>
              </w:rPr>
              <w:t>现实</w:t>
            </w:r>
            <w:r>
              <w:rPr>
                <w:rFonts w:hint="default" w:ascii="Times New Roman" w:hAnsi="Times New Roman"/>
              </w:rPr>
              <w:t>情况，及时给予正确评价会更好。</w:t>
            </w:r>
          </w:p>
        </w:tc>
      </w:tr>
      <w:bookmarkEnd w:id="0"/>
    </w:tbl>
    <w:p w14:paraId="0F00518D"/>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6FF3DCF"/>
    <w:rsid w:val="3614234F"/>
    <w:rsid w:val="37491AC0"/>
    <w:rsid w:val="49C36B95"/>
    <w:rsid w:val="4FB65DA2"/>
    <w:rsid w:val="505E1269"/>
    <w:rsid w:val="60A04417"/>
    <w:rsid w:val="62192255"/>
    <w:rsid w:val="71EF1778"/>
    <w:rsid w:val="7438763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30</Pages>
  <Words>6596</Words>
  <Characters>6867</Characters>
  <Lines>0</Lines>
  <Paragraphs>0</Paragraphs>
  <TotalTime>0</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2025-07-17T07:55:07Z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64E69FC060E44CD3851A7953F6B61153_13</vt:lpwstr>
  </property>
  <property fmtid="{D5CDD505-2E9C-101B-9397-08002B2CF9AE}" pid="5" name="KSOTemplateDocerSaveRecord">
    <vt:lpwstr>eyJoZGlkIjoiOTcxZjc4Y2ViNTBlZDVmZTI3YTAxZGE1NWVmM2E2NDEiLCJ1c2VySWQiOiI0MDMzMDA2MzYifQ==</vt:lpwstr>
  </property>
</Properties>
</file>